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7768DB2D" w:rsidR="001E41F3" w:rsidRDefault="00800E83">
      <w:pPr>
        <w:pStyle w:val="CRCoverPage"/>
        <w:tabs>
          <w:tab w:val="right" w:pos="9639"/>
        </w:tabs>
        <w:spacing w:after="0"/>
        <w:rPr>
          <w:b/>
          <w:i/>
          <w:noProof/>
          <w:sz w:val="28"/>
        </w:rPr>
      </w:pPr>
      <w:r w:rsidRPr="00800E83">
        <w:rPr>
          <w:b/>
          <w:bCs/>
          <w:noProof/>
          <w:sz w:val="24"/>
        </w:rPr>
        <w:t>3GPP TSG-RAN WG2 Meeting #103</w:t>
      </w:r>
      <w:r w:rsidR="001E41F3">
        <w:rPr>
          <w:b/>
          <w:i/>
          <w:noProof/>
          <w:sz w:val="28"/>
        </w:rPr>
        <w:tab/>
      </w:r>
      <w:r w:rsidR="00551033" w:rsidRPr="00551033">
        <w:rPr>
          <w:b/>
          <w:bCs/>
          <w:noProof/>
          <w:sz w:val="24"/>
          <w:szCs w:val="24"/>
        </w:rPr>
        <w:t>R2-1814409</w:t>
      </w:r>
      <w:bookmarkStart w:id="0" w:name="_GoBack"/>
      <w:bookmarkEnd w:id="0"/>
    </w:p>
    <w:p w14:paraId="570DD0C8" w14:textId="088CA1A8" w:rsidR="001E41F3" w:rsidRDefault="007334AD" w:rsidP="005E2C44">
      <w:pPr>
        <w:pStyle w:val="CRCoverPage"/>
        <w:outlineLvl w:val="0"/>
        <w:rPr>
          <w:b/>
          <w:noProof/>
          <w:sz w:val="24"/>
        </w:rPr>
      </w:pPr>
      <w:r w:rsidRPr="007334AD">
        <w:rPr>
          <w:b/>
          <w:noProof/>
          <w:sz w:val="24"/>
        </w:rPr>
        <w:t>Chengdu, China, 8th October – 12th October 2018</w:t>
      </w:r>
      <w:r>
        <w:rPr>
          <w:b/>
          <w:noProof/>
          <w:sz w:val="24"/>
        </w:rPr>
        <w:t xml:space="preserve">                             (</w:t>
      </w:r>
      <w:r w:rsidRPr="007334AD">
        <w:rPr>
          <w:i/>
          <w:noProof/>
          <w:sz w:val="24"/>
        </w:rPr>
        <w:t xml:space="preserve">was </w:t>
      </w:r>
      <w:r w:rsidRPr="007334AD">
        <w:rPr>
          <w:bCs/>
          <w:i/>
          <w:noProof/>
          <w:sz w:val="24"/>
          <w:szCs w:val="24"/>
        </w:rPr>
        <w:t>R2-1812870</w:t>
      </w:r>
      <w:r>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FA4366D" w:rsidR="001E41F3" w:rsidRDefault="008B2105" w:rsidP="0051580D">
            <w:pPr>
              <w:pStyle w:val="CRCoverPage"/>
              <w:spacing w:after="0"/>
              <w:rPr>
                <w:b/>
                <w:noProof/>
                <w:sz w:val="28"/>
              </w:rPr>
            </w:pPr>
            <w:r>
              <w:rPr>
                <w:b/>
                <w:noProof/>
                <w:sz w:val="28"/>
              </w:rPr>
              <w:t>36.3</w:t>
            </w:r>
            <w:r w:rsidR="00212EC8">
              <w:rPr>
                <w:b/>
                <w:noProof/>
                <w:sz w:val="28"/>
              </w:rPr>
              <w:t>2</w:t>
            </w:r>
            <w:r>
              <w:rPr>
                <w:b/>
                <w:noProof/>
                <w:sz w:val="28"/>
              </w:rPr>
              <w:t>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19AEF47" w:rsidR="001E41F3" w:rsidRPr="00325D83" w:rsidRDefault="00325D83">
            <w:pPr>
              <w:pStyle w:val="CRCoverPage"/>
              <w:spacing w:after="0"/>
              <w:rPr>
                <w:b/>
                <w:noProof/>
                <w:sz w:val="28"/>
              </w:rPr>
            </w:pPr>
            <w:r w:rsidRPr="00325D83">
              <w:rPr>
                <w:b/>
                <w:noProof/>
                <w:sz w:val="28"/>
              </w:rPr>
              <w:t>1358</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6AC21553" w:rsidR="001E41F3" w:rsidRDefault="007334AD">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4171A8C" w:rsidR="001E41F3" w:rsidRDefault="008B2105">
            <w:pPr>
              <w:pStyle w:val="CRCoverPage"/>
              <w:spacing w:after="0"/>
              <w:jc w:val="center"/>
              <w:rPr>
                <w:noProof/>
              </w:rPr>
            </w:pPr>
            <w:r>
              <w:rPr>
                <w:b/>
                <w:noProof/>
                <w:sz w:val="32"/>
              </w:rPr>
              <w:t>15</w:t>
            </w:r>
            <w:r w:rsidR="001E41F3">
              <w:rPr>
                <w:b/>
                <w:noProof/>
                <w:sz w:val="32"/>
              </w:rPr>
              <w:t>.</w:t>
            </w:r>
            <w:r w:rsidR="001B3196">
              <w:rPr>
                <w:b/>
                <w:noProof/>
                <w:sz w:val="32"/>
              </w:rPr>
              <w:t>2</w:t>
            </w:r>
            <w:r w:rsidR="001E41F3">
              <w:rPr>
                <w:b/>
                <w:noProof/>
                <w:sz w:val="32"/>
              </w:rPr>
              <w:t>.</w:t>
            </w:r>
            <w:r w:rsidR="00212EC8">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3A78F83" w:rsidR="001E41F3" w:rsidRDefault="00212EC8">
            <w:pPr>
              <w:pStyle w:val="CRCoverPage"/>
              <w:spacing w:after="0"/>
              <w:ind w:left="100"/>
              <w:rPr>
                <w:noProof/>
              </w:rPr>
            </w:pPr>
            <w:r w:rsidRPr="00212EC8">
              <w:rPr>
                <w:noProof/>
              </w:rPr>
              <w:t>Flushing Msg3 buffer upon CE level change</w:t>
            </w:r>
            <w:r>
              <w:rPr>
                <w:noProof/>
              </w:rPr>
              <w:t xml:space="preserve"> for EDT attempt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FE759D0" w:rsidR="00132364" w:rsidRDefault="008B2105" w:rsidP="00132364">
            <w:pPr>
              <w:pStyle w:val="CRCoverPage"/>
              <w:spacing w:after="0"/>
              <w:ind w:left="100"/>
              <w:rPr>
                <w:noProof/>
              </w:rPr>
            </w:pPr>
            <w:r w:rsidRPr="008B2105">
              <w:rPr>
                <w:noProof/>
              </w:rPr>
              <w:t>LTE_eMTC4-Core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636D69F2" w:rsidR="00132364" w:rsidRDefault="006E06D4" w:rsidP="00132364">
            <w:pPr>
              <w:pStyle w:val="CRCoverPage"/>
              <w:spacing w:after="0"/>
              <w:ind w:left="100"/>
              <w:rPr>
                <w:noProof/>
              </w:rPr>
            </w:pPr>
            <w:r>
              <w:rPr>
                <w:noProof/>
              </w:rPr>
              <w:t>2018-0</w:t>
            </w:r>
            <w:r w:rsidR="00D16A06">
              <w:rPr>
                <w:noProof/>
              </w:rPr>
              <w:t>9</w:t>
            </w:r>
            <w:r w:rsidR="008B2105">
              <w:rPr>
                <w:noProof/>
              </w:rPr>
              <w:t>-</w:t>
            </w:r>
            <w:r w:rsidR="00D16A06">
              <w:rPr>
                <w:noProof/>
              </w:rPr>
              <w:t>2</w:t>
            </w:r>
            <w:r w:rsidR="008B2105">
              <w:rPr>
                <w:noProof/>
              </w:rPr>
              <w:t>7</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96D34F1" w:rsidR="00132364" w:rsidRDefault="008B2105" w:rsidP="00132364">
            <w:pPr>
              <w:pStyle w:val="CRCoverPage"/>
              <w:spacing w:after="0"/>
              <w:ind w:left="100"/>
              <w:rPr>
                <w:b/>
                <w:noProof/>
              </w:rPr>
            </w:pPr>
            <w:r>
              <w:rPr>
                <w:rFonts w:hint="eastAsia"/>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0E9EA2F0" w:rsidR="00132364" w:rsidRDefault="00212EC8" w:rsidP="004F61FB">
            <w:pPr>
              <w:pStyle w:val="CRCoverPage"/>
              <w:spacing w:before="20" w:after="80"/>
              <w:ind w:left="102"/>
              <w:rPr>
                <w:noProof/>
              </w:rPr>
            </w:pPr>
            <w:r>
              <w:rPr>
                <w:noProof/>
              </w:rPr>
              <w:t>Upon CE level change for EDT attempt, the stored MAC PDU in the Msg3 buffer may not fit the TB size in the RAR for the new CE level and thus cannot be directly delivered for transmission.</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632CBB08" w:rsidR="00132364" w:rsidRDefault="00212EC8" w:rsidP="004F61FB">
            <w:pPr>
              <w:pStyle w:val="CRCoverPage"/>
              <w:spacing w:before="20" w:after="80"/>
              <w:ind w:left="100"/>
              <w:rPr>
                <w:noProof/>
              </w:rPr>
            </w:pPr>
            <w:r>
              <w:rPr>
                <w:noProof/>
              </w:rPr>
              <w:t xml:space="preserve">Add some procedure text for UE to flush the Msg3 buffer and re-obtain the MAC PDU from the </w:t>
            </w:r>
            <w:r w:rsidRPr="00212EC8">
              <w:rPr>
                <w:noProof/>
              </w:rPr>
              <w:t>"Multiplexing and assembly" entity</w:t>
            </w:r>
            <w:r>
              <w:rPr>
                <w:noProof/>
              </w:rPr>
              <w:t xml:space="preserve"> upon CE level change for EDT attempts.</w:t>
            </w:r>
          </w:p>
          <w:p w14:paraId="111C442C" w14:textId="47DC42D8" w:rsidR="00132364" w:rsidRDefault="00132364" w:rsidP="00132364">
            <w:pPr>
              <w:pStyle w:val="CRCoverPage"/>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571E29BF" w14:textId="77777777" w:rsidR="00132364" w:rsidRDefault="00132364" w:rsidP="00132364">
            <w:pPr>
              <w:pStyle w:val="CRCoverPage"/>
              <w:spacing w:before="20" w:after="80"/>
              <w:ind w:left="100"/>
              <w:rPr>
                <w:noProof/>
              </w:rPr>
            </w:pPr>
            <w:r w:rsidRPr="00441533">
              <w:rPr>
                <w:noProof/>
                <w:u w:val="single"/>
              </w:rPr>
              <w:t>Impacted functionality</w:t>
            </w:r>
            <w:r>
              <w:rPr>
                <w:noProof/>
              </w:rPr>
              <w:t>:</w:t>
            </w:r>
          </w:p>
          <w:p w14:paraId="3B3463C5" w14:textId="79A78510" w:rsidR="00132364" w:rsidRDefault="001A2705" w:rsidP="00132364">
            <w:pPr>
              <w:pStyle w:val="CRCoverPage"/>
              <w:spacing w:before="20" w:after="80"/>
              <w:ind w:left="100"/>
              <w:rPr>
                <w:noProof/>
              </w:rPr>
            </w:pPr>
            <w:r>
              <w:rPr>
                <w:noProof/>
              </w:rPr>
              <w:t>Early data transmission in case of CE level change</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35701796"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A4CCB">
              <w:rPr>
                <w:noProof/>
              </w:rPr>
              <w:t xml:space="preserve">, </w:t>
            </w:r>
            <w:r w:rsidR="001A2705">
              <w:rPr>
                <w:noProof/>
              </w:rPr>
              <w:t>there is no inter-operability issue</w:t>
            </w:r>
            <w:r w:rsidR="00EA4CCB">
              <w:rPr>
                <w:noProof/>
              </w:rPr>
              <w:t>.</w:t>
            </w:r>
          </w:p>
          <w:p w14:paraId="3DAD91BD" w14:textId="12C19CB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EA4CCB">
              <w:rPr>
                <w:noProof/>
              </w:rPr>
              <w:t>, there is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78EA84E" w:rsidR="00132364" w:rsidRDefault="001A2705" w:rsidP="00132364">
            <w:pPr>
              <w:pStyle w:val="CRCoverPage"/>
              <w:spacing w:before="20" w:after="80"/>
              <w:ind w:left="100"/>
              <w:rPr>
                <w:noProof/>
              </w:rPr>
            </w:pPr>
            <w:r>
              <w:rPr>
                <w:noProof/>
              </w:rPr>
              <w:t>UE may fail to transmit the EDT request message when CE level changes and the new CE level provides a different TBS.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3DFF515" w:rsidR="00132364" w:rsidRDefault="001A2705" w:rsidP="00132364">
            <w:pPr>
              <w:pStyle w:val="CRCoverPage"/>
              <w:spacing w:after="0"/>
              <w:ind w:left="100"/>
              <w:rPr>
                <w:noProof/>
              </w:rPr>
            </w:pPr>
            <w:r>
              <w:rPr>
                <w:rFonts w:hint="eastAsia"/>
                <w:noProof/>
              </w:rPr>
              <w:t>5.1.4</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AB873D9"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1410335"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624C4A6"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013EA403" w:rsidR="00132364" w:rsidRDefault="00DA35E3" w:rsidP="00132364">
            <w:pPr>
              <w:pStyle w:val="CRCoverPage"/>
              <w:spacing w:after="0"/>
              <w:ind w:left="100"/>
              <w:rPr>
                <w:noProof/>
              </w:rPr>
            </w:pPr>
            <w:r>
              <w:rPr>
                <w:rFonts w:hint="eastAsia"/>
                <w:noProof/>
              </w:rPr>
              <w:t xml:space="preserve">CR </w:t>
            </w:r>
            <w:r w:rsidR="00301C18">
              <w:rPr>
                <w:noProof/>
              </w:rPr>
              <w:t>was</w:t>
            </w:r>
            <w:r>
              <w:rPr>
                <w:rFonts w:hint="eastAsia"/>
                <w:noProof/>
              </w:rPr>
              <w:t xml:space="preserve"> </w:t>
            </w:r>
            <w:r>
              <w:rPr>
                <w:noProof/>
              </w:rPr>
              <w:t>made to the 15.2.0 version.</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5AEB98F" w14:textId="77777777" w:rsidR="001A2705" w:rsidRPr="00246184" w:rsidRDefault="001A2705" w:rsidP="001A2705">
      <w:pPr>
        <w:pStyle w:val="Heading3"/>
        <w:rPr>
          <w:noProof/>
        </w:rPr>
      </w:pPr>
      <w:bookmarkStart w:id="3" w:name="_Toc518679711"/>
      <w:r w:rsidRPr="00246184">
        <w:rPr>
          <w:noProof/>
        </w:rPr>
        <w:t>5.1.4</w:t>
      </w:r>
      <w:r w:rsidRPr="00246184">
        <w:rPr>
          <w:noProof/>
        </w:rPr>
        <w:tab/>
        <w:t>Random Access Response reception</w:t>
      </w:r>
      <w:bookmarkEnd w:id="3"/>
    </w:p>
    <w:p w14:paraId="2B118661" w14:textId="77777777" w:rsidR="001A2705" w:rsidRPr="00246184" w:rsidRDefault="001A2705" w:rsidP="001A2705">
      <w:pPr>
        <w:rPr>
          <w:noProof/>
        </w:rPr>
      </w:pPr>
      <w:r w:rsidRPr="00246184">
        <w:rPr>
          <w:noProof/>
        </w:rPr>
        <w:t xml:space="preserve">Once the Random Access Preamble is transmitted and regardless of the possible occurrence of a measurement gap or a Sidelink Discovery Gap for Transmission or a Sidelink Discovery Gap for Reception, and regardless of the prioritization of V2X sidelink communication described in subclause 5.14.1.2.2, the MAC entity shall monitor the PDCCH of the SpCell for Random Access Response(s) identified by the RA-RNTI defined below, in the RA Response window which starts at the subframe that contains the end of the preamble transmission [7] plus three subframes and has length </w:t>
      </w:r>
      <w:r w:rsidRPr="00246184">
        <w:rPr>
          <w:i/>
          <w:noProof/>
        </w:rPr>
        <w:t>ra-ResponseWindowSize</w:t>
      </w:r>
      <w:r w:rsidRPr="00246184">
        <w:rPr>
          <w:noProof/>
        </w:rPr>
        <w:t xml:space="preserve">. If the UE is a BL UE or a UE in enhanced coverage, RA Response window starts at the subframe that contains the end of the last preamble repetition plus three subframes and has length </w:t>
      </w:r>
      <w:r w:rsidRPr="00246184">
        <w:rPr>
          <w:i/>
          <w:noProof/>
        </w:rPr>
        <w:t>ra-ResponseWindowSize</w:t>
      </w:r>
      <w:r w:rsidRPr="00246184">
        <w:rPr>
          <w:noProof/>
        </w:rPr>
        <w:t xml:space="preserve"> for the corresponding enhanced coverage level. </w:t>
      </w:r>
      <w:r w:rsidRPr="00246184">
        <w:t xml:space="preserve">If the UE is an NB-IoT UE, in case the number of NPRACH repetitions is greater than or equal to 64, RA Response window starts at the subframe that contains the end of the last preamble repetition plus 41 subframes and has length </w:t>
      </w:r>
      <w:r w:rsidRPr="00246184">
        <w:rPr>
          <w:i/>
        </w:rPr>
        <w:t>ra-ResponseWindowSize</w:t>
      </w:r>
      <w:r w:rsidRPr="00246184">
        <w:t xml:space="preserve"> for the corresponding enhanced coverage level, and in case the number of NPRACH repetitions is less than 64, RA Response window starts at the subframe that contains the end of the last preamble repetition plus 4 subframes and has length </w:t>
      </w:r>
      <w:r w:rsidRPr="00246184">
        <w:rPr>
          <w:i/>
        </w:rPr>
        <w:t>ra-ResponseWindowSize</w:t>
      </w:r>
      <w:r w:rsidRPr="00246184">
        <w:t xml:space="preserve"> for the corresponding enhanced coverage level. </w:t>
      </w:r>
      <w:r w:rsidRPr="00246184">
        <w:rPr>
          <w:noProof/>
        </w:rPr>
        <w:t>The RA-RNTI associated with the PRACH in which the Random Access Preamble is transmitted, is computed as:</w:t>
      </w:r>
    </w:p>
    <w:p w14:paraId="5A5D1280" w14:textId="77777777" w:rsidR="001A2705" w:rsidRPr="00246184" w:rsidRDefault="001A2705" w:rsidP="001A2705">
      <w:pPr>
        <w:jc w:val="center"/>
        <w:rPr>
          <w:noProof/>
        </w:rPr>
      </w:pPr>
      <w:r w:rsidRPr="00246184">
        <w:rPr>
          <w:noProof/>
        </w:rPr>
        <w:t>RA-RNTI= 1 + t_id + 10*f_id</w:t>
      </w:r>
    </w:p>
    <w:p w14:paraId="3F9B9B7B" w14:textId="77777777" w:rsidR="001A2705" w:rsidRPr="00246184" w:rsidRDefault="001A2705" w:rsidP="001A2705">
      <w:pPr>
        <w:rPr>
          <w:noProof/>
        </w:rPr>
      </w:pPr>
      <w:r w:rsidRPr="00246184">
        <w:rPr>
          <w:noProof/>
        </w:rPr>
        <w:t xml:space="preserve">where t_id is the index of the first subframe of the specified PRACH (0≤ t_id &lt;10), and f_id is the index of the specified PRACH within that subframe, in ascending order of frequency domain (0≤ f_id&lt; 6) except for </w:t>
      </w:r>
      <w:r w:rsidRPr="00246184">
        <w:rPr>
          <w:lang w:eastAsia="zh-CN"/>
        </w:rPr>
        <w:t xml:space="preserve">NB-IoT UEs, </w:t>
      </w:r>
      <w:r w:rsidRPr="00246184">
        <w:rPr>
          <w:noProof/>
        </w:rPr>
        <w:t xml:space="preserve">BL UEs or UEs in enhanced coverage. If the PRACH resource is on a </w:t>
      </w:r>
      <w:r w:rsidRPr="00246184">
        <w:rPr>
          <w:iCs/>
          <w:lang w:eastAsia="zh-CN"/>
        </w:rPr>
        <w:t>TDD carrier,</w:t>
      </w:r>
      <w:r w:rsidRPr="00246184">
        <w:rPr>
          <w:noProof/>
        </w:rPr>
        <w:t xml:space="preserve"> the f_id is set to </w:t>
      </w:r>
      <w:r w:rsidRPr="00246184">
        <w:rPr>
          <w:position w:val="-10"/>
        </w:rPr>
        <w:object w:dxaOrig="380" w:dyaOrig="300" w14:anchorId="17D09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5pt" o:ole="">
            <v:imagedata r:id="rId17" o:title=""/>
          </v:shape>
          <o:OLEObject Type="Embed" ProgID="Equation.3" ShapeID="_x0000_i1025" DrawAspect="Content" ObjectID="_1599571536" r:id="rId18"/>
        </w:object>
      </w:r>
      <w:r w:rsidRPr="00246184">
        <w:t xml:space="preserve">, where </w:t>
      </w:r>
      <w:r w:rsidRPr="00246184">
        <w:rPr>
          <w:position w:val="-10"/>
        </w:rPr>
        <w:object w:dxaOrig="380" w:dyaOrig="300" w14:anchorId="384708A8">
          <v:shape id="_x0000_i1026" type="#_x0000_t75" style="width:19pt;height:15pt" o:ole="">
            <v:imagedata r:id="rId17" o:title=""/>
          </v:shape>
          <o:OLEObject Type="Embed" ProgID="Equation.3" ShapeID="_x0000_i1026" DrawAspect="Content" ObjectID="_1599571537" r:id="rId19"/>
        </w:object>
      </w:r>
      <w:r w:rsidRPr="00246184">
        <w:rPr>
          <w:noProof/>
        </w:rPr>
        <w:t xml:space="preserve"> is defined in Section 5.7.1 of [7].</w:t>
      </w:r>
    </w:p>
    <w:p w14:paraId="4FA89580" w14:textId="77777777" w:rsidR="001A2705" w:rsidRPr="00246184" w:rsidRDefault="001A2705" w:rsidP="001A2705">
      <w:pPr>
        <w:rPr>
          <w:noProof/>
        </w:rPr>
      </w:pPr>
      <w:r w:rsidRPr="00246184">
        <w:rPr>
          <w:noProof/>
        </w:rPr>
        <w:t>For BL UEs and UEs in enhanced coverage, RA-RNTI associated with the PRACH in which the Random Access Preamble is transmitted, is computed as:</w:t>
      </w:r>
    </w:p>
    <w:p w14:paraId="117C24D9" w14:textId="77777777" w:rsidR="001A2705" w:rsidRPr="00246184" w:rsidRDefault="001A2705" w:rsidP="001A2705">
      <w:pPr>
        <w:jc w:val="center"/>
        <w:rPr>
          <w:noProof/>
        </w:rPr>
      </w:pPr>
      <w:r w:rsidRPr="00246184">
        <w:rPr>
          <w:rFonts w:eastAsia="MS PGothic" w:cs="Arial"/>
          <w:bCs/>
        </w:rPr>
        <w:t>RA-RNTI=1+t_id + 10*f_id + 60*(SFN_id mod (Wmax/10))</w:t>
      </w:r>
    </w:p>
    <w:p w14:paraId="629E4809" w14:textId="77777777" w:rsidR="001A2705" w:rsidRPr="00246184" w:rsidRDefault="001A2705" w:rsidP="001A2705">
      <w:pPr>
        <w:rPr>
          <w:noProof/>
        </w:rPr>
      </w:pPr>
      <w:r w:rsidRPr="00246184">
        <w:rPr>
          <w:noProof/>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sidRPr="00246184">
        <w:rPr>
          <w:iCs/>
          <w:lang w:eastAsia="zh-CN"/>
        </w:rPr>
        <w:t>TDD carrier,</w:t>
      </w:r>
      <w:r w:rsidRPr="00246184">
        <w:rPr>
          <w:noProof/>
        </w:rPr>
        <w:t xml:space="preserve"> the f_id is set to </w:t>
      </w:r>
      <w:r w:rsidRPr="00246184">
        <w:rPr>
          <w:position w:val="-10"/>
        </w:rPr>
        <w:object w:dxaOrig="380" w:dyaOrig="300" w14:anchorId="1823D46C">
          <v:shape id="_x0000_i1027" type="#_x0000_t75" style="width:19pt;height:15pt" o:ole="">
            <v:imagedata r:id="rId17" o:title=""/>
          </v:shape>
          <o:OLEObject Type="Embed" ProgID="Equation.3" ShapeID="_x0000_i1027" DrawAspect="Content" ObjectID="_1599571538" r:id="rId20"/>
        </w:object>
      </w:r>
      <w:r w:rsidRPr="00246184">
        <w:t xml:space="preserve">, where </w:t>
      </w:r>
      <w:r w:rsidRPr="00246184">
        <w:rPr>
          <w:position w:val="-10"/>
        </w:rPr>
        <w:object w:dxaOrig="380" w:dyaOrig="300" w14:anchorId="31990056">
          <v:shape id="_x0000_i1028" type="#_x0000_t75" style="width:19pt;height:15pt" o:ole="">
            <v:imagedata r:id="rId17" o:title=""/>
          </v:shape>
          <o:OLEObject Type="Embed" ProgID="Equation.3" ShapeID="_x0000_i1028" DrawAspect="Content" ObjectID="_1599571539" r:id="rId21"/>
        </w:object>
      </w:r>
      <w:r w:rsidRPr="00246184">
        <w:rPr>
          <w:noProof/>
        </w:rPr>
        <w:t xml:space="preserve"> is defined in Section 5.7.1 of [7].</w:t>
      </w:r>
    </w:p>
    <w:p w14:paraId="6D3E6BBD" w14:textId="77777777" w:rsidR="001A2705" w:rsidRPr="00246184" w:rsidRDefault="001A2705" w:rsidP="001A2705">
      <w:pPr>
        <w:rPr>
          <w:lang w:eastAsia="zh-CN"/>
        </w:rPr>
      </w:pPr>
      <w:r w:rsidRPr="00246184">
        <w:rPr>
          <w:lang w:eastAsia="zh-CN"/>
        </w:rPr>
        <w:t>For NB-IoT UEs, the RA-RNTI associated with the PRACH in which the Random Access Preamble is transmitted, is computed as:</w:t>
      </w:r>
    </w:p>
    <w:p w14:paraId="0EB83623" w14:textId="77777777" w:rsidR="001A2705" w:rsidRPr="00246184" w:rsidRDefault="001A2705" w:rsidP="001A2705">
      <w:pPr>
        <w:jc w:val="center"/>
        <w:rPr>
          <w:lang w:eastAsia="zh-CN"/>
        </w:rPr>
      </w:pPr>
      <w:r w:rsidRPr="00246184">
        <w:rPr>
          <w:rFonts w:eastAsia="MS PGothic" w:cs="Arial"/>
          <w:bCs/>
        </w:rPr>
        <w:t xml:space="preserve">RA-RNTI=1 + </w:t>
      </w:r>
      <w:r w:rsidRPr="00246184">
        <w:rPr>
          <w:rFonts w:cs="Arial"/>
          <w:bCs/>
          <w:lang w:eastAsia="zh-CN"/>
        </w:rPr>
        <w:t>floor(</w:t>
      </w:r>
      <w:r w:rsidRPr="00246184">
        <w:rPr>
          <w:rFonts w:eastAsia="MS PGothic" w:cs="Arial"/>
          <w:bCs/>
        </w:rPr>
        <w:t>SFN_id/4</w:t>
      </w:r>
      <w:r w:rsidRPr="00246184">
        <w:rPr>
          <w:rFonts w:cs="Arial"/>
          <w:bCs/>
          <w:lang w:eastAsia="zh-CN"/>
        </w:rPr>
        <w:t>) + 256*carrier_id</w:t>
      </w:r>
    </w:p>
    <w:p w14:paraId="4C019596" w14:textId="77777777" w:rsidR="001A2705" w:rsidRPr="00246184" w:rsidRDefault="001A2705" w:rsidP="001A2705">
      <w:pPr>
        <w:rPr>
          <w:noProof/>
        </w:rPr>
      </w:pPr>
      <w:r w:rsidRPr="00246184">
        <w:rPr>
          <w:lang w:eastAsia="zh-CN"/>
        </w:rPr>
        <w:t>where SFN_id is the index of the first radio frame of the specified PRACH and carrier_id is the index of the UL carrier associated with the specified PRACH. The carrier_id of the anchor carrier is 0.</w:t>
      </w:r>
    </w:p>
    <w:p w14:paraId="73D47029" w14:textId="77777777" w:rsidR="001A2705" w:rsidRPr="00246184" w:rsidRDefault="001A2705" w:rsidP="001A2705">
      <w:pPr>
        <w:rPr>
          <w:noProof/>
        </w:rPr>
      </w:pPr>
      <w:r w:rsidRPr="00246184">
        <w:rPr>
          <w:noProof/>
        </w:rPr>
        <w:t>For NB-IoT UEs operating in TDD mode, the RA-RNTI associated with the PRACH in which the Random Access Preamble is transmitted, is computed as:</w:t>
      </w:r>
    </w:p>
    <w:p w14:paraId="37DFB87A" w14:textId="77777777" w:rsidR="001A2705" w:rsidRPr="00246184" w:rsidRDefault="001A2705" w:rsidP="001A2705">
      <w:pPr>
        <w:pStyle w:val="EQ"/>
        <w:jc w:val="center"/>
      </w:pPr>
      <w:r w:rsidRPr="00246184">
        <w:t>RA-RNTI = 1 + floor(SFN_id/4) + 256*(H-SFN mod 2)</w:t>
      </w:r>
    </w:p>
    <w:p w14:paraId="1CB4E33C" w14:textId="77777777" w:rsidR="001A2705" w:rsidRPr="00246184" w:rsidRDefault="001A2705" w:rsidP="001A2705">
      <w:pPr>
        <w:rPr>
          <w:noProof/>
        </w:rPr>
      </w:pPr>
      <w:r w:rsidRPr="00246184">
        <w:rPr>
          <w:noProof/>
        </w:rPr>
        <w:t>where SFN_id is the index of the first radio frame of the specified PRACH and H-SFN is the index of the first hyper frame of the specified PRACH. The PDCCH transmission and the PRACH resource are on the same carrier.</w:t>
      </w:r>
    </w:p>
    <w:p w14:paraId="627E3023" w14:textId="77777777" w:rsidR="001A2705" w:rsidRPr="00246184" w:rsidRDefault="001A2705" w:rsidP="001A2705">
      <w:pPr>
        <w:rPr>
          <w:noProof/>
        </w:rPr>
      </w:pPr>
      <w:r w:rsidRPr="00246184">
        <w:rPr>
          <w:noProof/>
        </w:rPr>
        <w:t>The MAC entity may stop monitoring for Random Access Response(s) after successful reception of a Random Access Response containing Random Access Preamble identifiers that matches the transmitted Random Access Preamble.</w:t>
      </w:r>
    </w:p>
    <w:p w14:paraId="1E09A986" w14:textId="77777777" w:rsidR="001A2705" w:rsidRPr="00246184" w:rsidRDefault="001A2705" w:rsidP="001A2705">
      <w:pPr>
        <w:pStyle w:val="B1"/>
        <w:rPr>
          <w:noProof/>
        </w:rPr>
      </w:pPr>
      <w:r w:rsidRPr="00246184">
        <w:rPr>
          <w:noProof/>
        </w:rPr>
        <w:t>-</w:t>
      </w:r>
      <w:r w:rsidRPr="00246184">
        <w:rPr>
          <w:noProof/>
        </w:rPr>
        <w:tab/>
        <w:t>If a downlink assignment for this TTI has been received on the PDCCH for the RA</w:t>
      </w:r>
      <w:r w:rsidRPr="00246184">
        <w:rPr>
          <w:noProof/>
          <w:lang w:eastAsia="zh-CN"/>
        </w:rPr>
        <w:t>-</w:t>
      </w:r>
      <w:r w:rsidRPr="00246184">
        <w:rPr>
          <w:noProof/>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subclause 5.14.1.2.2:</w:t>
      </w:r>
    </w:p>
    <w:p w14:paraId="73B9485A" w14:textId="77777777" w:rsidR="001A2705" w:rsidRPr="00246184" w:rsidRDefault="001A2705" w:rsidP="001A2705">
      <w:pPr>
        <w:pStyle w:val="B2"/>
        <w:rPr>
          <w:noProof/>
        </w:rPr>
      </w:pPr>
      <w:r w:rsidRPr="00246184">
        <w:rPr>
          <w:noProof/>
        </w:rPr>
        <w:t>-</w:t>
      </w:r>
      <w:r w:rsidRPr="00246184">
        <w:rPr>
          <w:noProof/>
        </w:rPr>
        <w:tab/>
        <w:t>if the Random Access Response contains a Backoff Indicator subheader:</w:t>
      </w:r>
    </w:p>
    <w:p w14:paraId="26199A42" w14:textId="77777777" w:rsidR="001A2705" w:rsidRPr="00246184" w:rsidRDefault="001A2705" w:rsidP="001A2705">
      <w:pPr>
        <w:pStyle w:val="B3"/>
        <w:rPr>
          <w:noProof/>
        </w:rPr>
      </w:pPr>
      <w:r w:rsidRPr="00246184">
        <w:rPr>
          <w:noProof/>
        </w:rPr>
        <w:lastRenderedPageBreak/>
        <w:t>-</w:t>
      </w:r>
      <w:r w:rsidRPr="00246184">
        <w:rPr>
          <w:noProof/>
        </w:rPr>
        <w:tab/>
        <w:t xml:space="preserve">set the backoff parameter value as indicated by the BI field of the Backoff Indicator subheader and Table 7.2-1, </w:t>
      </w:r>
      <w:r w:rsidRPr="00246184">
        <w:rPr>
          <w:lang w:eastAsia="zh-CN"/>
        </w:rPr>
        <w:t>except for NB-IoT where the value from</w:t>
      </w:r>
      <w:r w:rsidRPr="00246184">
        <w:rPr>
          <w:color w:val="00B050"/>
          <w:u w:val="single"/>
        </w:rPr>
        <w:t xml:space="preserve"> </w:t>
      </w:r>
      <w:r w:rsidRPr="00246184">
        <w:rPr>
          <w:lang w:eastAsia="zh-CN"/>
        </w:rPr>
        <w:t>Table 7.2-2 is used</w:t>
      </w:r>
      <w:r w:rsidRPr="00246184">
        <w:rPr>
          <w:noProof/>
        </w:rPr>
        <w:t>.</w:t>
      </w:r>
    </w:p>
    <w:p w14:paraId="3F3FAFAB" w14:textId="77777777" w:rsidR="001A2705" w:rsidRPr="00246184" w:rsidRDefault="001A2705" w:rsidP="001A2705">
      <w:pPr>
        <w:pStyle w:val="B2"/>
        <w:rPr>
          <w:noProof/>
        </w:rPr>
      </w:pPr>
      <w:r w:rsidRPr="00246184">
        <w:rPr>
          <w:noProof/>
        </w:rPr>
        <w:t>-</w:t>
      </w:r>
      <w:r w:rsidRPr="00246184">
        <w:rPr>
          <w:noProof/>
        </w:rPr>
        <w:tab/>
        <w:t>else, set the backoff parameter value to 0 ms.</w:t>
      </w:r>
    </w:p>
    <w:p w14:paraId="0942F6DC" w14:textId="77777777" w:rsidR="001A2705" w:rsidRPr="00246184" w:rsidRDefault="001A2705" w:rsidP="001A2705">
      <w:pPr>
        <w:pStyle w:val="B2"/>
        <w:rPr>
          <w:noProof/>
        </w:rPr>
      </w:pPr>
      <w:r w:rsidRPr="00246184">
        <w:rPr>
          <w:noProof/>
        </w:rPr>
        <w:t>-</w:t>
      </w:r>
      <w:r w:rsidRPr="00246184">
        <w:rPr>
          <w:noProof/>
        </w:rPr>
        <w:tab/>
        <w:t>if the Random Access Response contains a Random Access Preamble identifier corresponding to the transmitted Random Access Preamble (see subclause 5.1.3), the MAC entity shall:</w:t>
      </w:r>
    </w:p>
    <w:p w14:paraId="69051130" w14:textId="77777777" w:rsidR="001A2705" w:rsidRPr="00246184" w:rsidRDefault="001A2705" w:rsidP="001A2705">
      <w:pPr>
        <w:pStyle w:val="B3"/>
        <w:rPr>
          <w:noProof/>
        </w:rPr>
      </w:pPr>
      <w:r w:rsidRPr="00246184">
        <w:rPr>
          <w:noProof/>
        </w:rPr>
        <w:t>-</w:t>
      </w:r>
      <w:r w:rsidRPr="00246184">
        <w:rPr>
          <w:noProof/>
        </w:rPr>
        <w:tab/>
        <w:t xml:space="preserve">consider this Random Access Response reception successful and apply the </w:t>
      </w:r>
      <w:r w:rsidRPr="00246184">
        <w:rPr>
          <w:noProof/>
          <w:lang w:eastAsia="zh-CN"/>
        </w:rPr>
        <w:t>following actions</w:t>
      </w:r>
      <w:r w:rsidRPr="00246184">
        <w:rPr>
          <w:noProof/>
        </w:rPr>
        <w:t xml:space="preserve"> for the serving cell where the Random Access Preamble was transmitted</w:t>
      </w:r>
      <w:r w:rsidRPr="00246184">
        <w:rPr>
          <w:noProof/>
          <w:lang w:eastAsia="zh-CN"/>
        </w:rPr>
        <w:t>:</w:t>
      </w:r>
    </w:p>
    <w:p w14:paraId="02715248" w14:textId="77777777" w:rsidR="001A2705" w:rsidRPr="00246184" w:rsidRDefault="001A2705" w:rsidP="001A2705">
      <w:pPr>
        <w:pStyle w:val="B4"/>
        <w:rPr>
          <w:noProof/>
        </w:rPr>
      </w:pPr>
      <w:r w:rsidRPr="00246184">
        <w:rPr>
          <w:noProof/>
        </w:rPr>
        <w:t>-</w:t>
      </w:r>
      <w:r w:rsidRPr="00246184">
        <w:rPr>
          <w:noProof/>
        </w:rPr>
        <w:tab/>
        <w:t>process the received Timing Advance Command (see subclause 5.2);</w:t>
      </w:r>
    </w:p>
    <w:p w14:paraId="506E4097" w14:textId="77777777" w:rsidR="001A2705" w:rsidRPr="00246184" w:rsidRDefault="001A2705" w:rsidP="001A2705">
      <w:pPr>
        <w:pStyle w:val="B4"/>
        <w:rPr>
          <w:noProof/>
        </w:rPr>
      </w:pPr>
      <w:r w:rsidRPr="00246184">
        <w:rPr>
          <w:noProof/>
        </w:rPr>
        <w:t>-</w:t>
      </w:r>
      <w:r w:rsidRPr="00246184">
        <w:rPr>
          <w:noProof/>
        </w:rPr>
        <w:tab/>
        <w:t xml:space="preserve">indicate the </w:t>
      </w:r>
      <w:r w:rsidRPr="00246184">
        <w:rPr>
          <w:i/>
          <w:iCs/>
        </w:rPr>
        <w:t>preambleInitialReceivedTargetPower</w:t>
      </w:r>
      <w:r w:rsidRPr="00246184">
        <w:rPr>
          <w:noProof/>
        </w:rPr>
        <w:t xml:space="preserve"> and the amount of power ramping applied to the latest preamble transmission to lower layers (i.e., (PREAMBLE_TRANSMISSION_COUNTER </w:t>
      </w:r>
      <w:r w:rsidRPr="00246184">
        <w:t xml:space="preserve">– </w:t>
      </w:r>
      <w:r w:rsidRPr="00246184">
        <w:rPr>
          <w:noProof/>
        </w:rPr>
        <w:t xml:space="preserve">1) * </w:t>
      </w:r>
      <w:r w:rsidRPr="00246184">
        <w:rPr>
          <w:i/>
          <w:iCs/>
        </w:rPr>
        <w:t>powerRampingStep</w:t>
      </w:r>
      <w:r w:rsidRPr="00246184">
        <w:rPr>
          <w:noProof/>
        </w:rPr>
        <w:t>);</w:t>
      </w:r>
    </w:p>
    <w:p w14:paraId="30B0AFAF" w14:textId="77777777" w:rsidR="001A2705" w:rsidRPr="00246184" w:rsidRDefault="001A2705" w:rsidP="001A2705">
      <w:pPr>
        <w:pStyle w:val="B4"/>
        <w:rPr>
          <w:noProof/>
        </w:rPr>
      </w:pPr>
      <w:r w:rsidRPr="00246184">
        <w:rPr>
          <w:noProof/>
        </w:rPr>
        <w:t>-</w:t>
      </w:r>
      <w:r w:rsidRPr="00246184">
        <w:rPr>
          <w:noProof/>
        </w:rPr>
        <w:tab/>
      </w:r>
      <w:r w:rsidRPr="00246184">
        <w:rPr>
          <w:noProof/>
          <w:lang w:eastAsia="zh-CN"/>
        </w:rPr>
        <w:t xml:space="preserve">if the SCell is configured with </w:t>
      </w:r>
      <w:r w:rsidRPr="00246184">
        <w:rPr>
          <w:i/>
        </w:rPr>
        <w:t>ul-Configuration-r1</w:t>
      </w:r>
      <w:r w:rsidRPr="00246184">
        <w:rPr>
          <w:i/>
          <w:lang w:eastAsia="zh-CN"/>
        </w:rPr>
        <w:t>4</w:t>
      </w:r>
      <w:r w:rsidRPr="00246184">
        <w:rPr>
          <w:noProof/>
        </w:rPr>
        <w:t>, ignore the received UL grant</w:t>
      </w:r>
      <w:r w:rsidRPr="00246184">
        <w:rPr>
          <w:noProof/>
          <w:lang w:eastAsia="zh-CN"/>
        </w:rPr>
        <w:t xml:space="preserve"> otherwise</w:t>
      </w:r>
      <w:r w:rsidRPr="00246184">
        <w:rPr>
          <w:noProof/>
        </w:rPr>
        <w:t xml:space="preserve"> process the received UL grant value and indicate it to the lower layers;</w:t>
      </w:r>
    </w:p>
    <w:p w14:paraId="05509A5B" w14:textId="77777777" w:rsidR="001A2705" w:rsidRPr="00246184" w:rsidRDefault="001A2705" w:rsidP="001A2705">
      <w:pPr>
        <w:pStyle w:val="B3"/>
        <w:rPr>
          <w:noProof/>
        </w:rPr>
      </w:pPr>
      <w:r w:rsidRPr="00246184">
        <w:rPr>
          <w:noProof/>
        </w:rPr>
        <w:t>-</w:t>
      </w:r>
      <w:r w:rsidRPr="00246184">
        <w:rPr>
          <w:noProof/>
        </w:rPr>
        <w:tab/>
        <w:t xml:space="preserve">if, except for NB-IoT, </w:t>
      </w:r>
      <w:r w:rsidRPr="00246184">
        <w:rPr>
          <w:i/>
          <w:noProof/>
        </w:rPr>
        <w:t>ra-PreambleIndex</w:t>
      </w:r>
      <w:r w:rsidRPr="00246184">
        <w:rPr>
          <w:noProof/>
        </w:rPr>
        <w:t xml:space="preserve"> was explicitly signalled and it was not 000000 (i.e., not selected by MAC):</w:t>
      </w:r>
    </w:p>
    <w:p w14:paraId="003E3701" w14:textId="77777777" w:rsidR="001A2705" w:rsidRPr="00246184" w:rsidRDefault="001A2705" w:rsidP="001A2705">
      <w:pPr>
        <w:pStyle w:val="B4"/>
        <w:rPr>
          <w:noProof/>
        </w:rPr>
      </w:pPr>
      <w:r w:rsidRPr="00246184">
        <w:rPr>
          <w:noProof/>
        </w:rPr>
        <w:t>-</w:t>
      </w:r>
      <w:r w:rsidRPr="00246184">
        <w:rPr>
          <w:noProof/>
        </w:rPr>
        <w:tab/>
        <w:t>consider the Random Access procedure successfully completed.</w:t>
      </w:r>
    </w:p>
    <w:p w14:paraId="6DD0DFB3" w14:textId="77777777" w:rsidR="001A2705" w:rsidRPr="00246184" w:rsidRDefault="001A2705" w:rsidP="001A2705">
      <w:pPr>
        <w:pStyle w:val="B3"/>
        <w:rPr>
          <w:noProof/>
        </w:rPr>
      </w:pPr>
      <w:r w:rsidRPr="00246184">
        <w:rPr>
          <w:noProof/>
        </w:rPr>
        <w:t>-</w:t>
      </w:r>
      <w:r w:rsidRPr="00246184">
        <w:rPr>
          <w:noProof/>
        </w:rPr>
        <w:tab/>
        <w:t xml:space="preserve">else if, the UE is an NB-IoT UE, </w:t>
      </w:r>
      <w:r w:rsidRPr="00246184">
        <w:rPr>
          <w:i/>
          <w:noProof/>
        </w:rPr>
        <w:t>ra-PreambleIndex</w:t>
      </w:r>
      <w:r w:rsidRPr="00246184">
        <w:rPr>
          <w:noProof/>
        </w:rPr>
        <w:t xml:space="preserve"> was explicitly signalled and it was not 000000 (i.e., not selected by MAC) and </w:t>
      </w:r>
      <w:r w:rsidRPr="00246184">
        <w:rPr>
          <w:i/>
          <w:noProof/>
        </w:rPr>
        <w:t>ra-CFRA-Config</w:t>
      </w:r>
      <w:r w:rsidRPr="00246184">
        <w:rPr>
          <w:noProof/>
        </w:rPr>
        <w:t xml:space="preserve"> is configured:</w:t>
      </w:r>
    </w:p>
    <w:p w14:paraId="0122DB08" w14:textId="77777777" w:rsidR="001A2705" w:rsidRPr="00246184" w:rsidRDefault="001A2705" w:rsidP="001A2705">
      <w:pPr>
        <w:pStyle w:val="B4"/>
        <w:rPr>
          <w:noProof/>
        </w:rPr>
      </w:pPr>
      <w:r w:rsidRPr="00246184">
        <w:rPr>
          <w:noProof/>
        </w:rPr>
        <w:t>-</w:t>
      </w:r>
      <w:r w:rsidRPr="00246184">
        <w:rPr>
          <w:noProof/>
        </w:rPr>
        <w:tab/>
        <w:t>consider the Random Access procedure successfully completed.</w:t>
      </w:r>
    </w:p>
    <w:p w14:paraId="31396D4A" w14:textId="77777777" w:rsidR="001A2705" w:rsidRPr="00246184" w:rsidRDefault="001A2705" w:rsidP="001A2705">
      <w:pPr>
        <w:pStyle w:val="B4"/>
        <w:rPr>
          <w:noProof/>
        </w:rPr>
      </w:pPr>
      <w:r w:rsidRPr="00246184">
        <w:rPr>
          <w:noProof/>
        </w:rPr>
        <w:t>-</w:t>
      </w:r>
      <w:r w:rsidRPr="00246184">
        <w:rPr>
          <w:noProof/>
        </w:rPr>
        <w:tab/>
        <w:t>the UL grant provided in the Random Access Response message is valid only for the configured carrier.</w:t>
      </w:r>
    </w:p>
    <w:p w14:paraId="0322903F" w14:textId="77777777" w:rsidR="001A2705" w:rsidRPr="00246184" w:rsidRDefault="001A2705" w:rsidP="001A2705">
      <w:pPr>
        <w:pStyle w:val="B3"/>
        <w:rPr>
          <w:noProof/>
        </w:rPr>
      </w:pPr>
      <w:r w:rsidRPr="00246184">
        <w:rPr>
          <w:noProof/>
        </w:rPr>
        <w:t>-</w:t>
      </w:r>
      <w:r w:rsidRPr="00246184">
        <w:rPr>
          <w:noProof/>
        </w:rPr>
        <w:tab/>
        <w:t>else:</w:t>
      </w:r>
    </w:p>
    <w:p w14:paraId="60047021" w14:textId="77777777" w:rsidR="001A2705" w:rsidRPr="00246184" w:rsidRDefault="001A2705" w:rsidP="001A2705">
      <w:pPr>
        <w:pStyle w:val="B4"/>
        <w:rPr>
          <w:noProof/>
        </w:rPr>
      </w:pPr>
      <w:r w:rsidRPr="00246184">
        <w:rPr>
          <w:noProof/>
        </w:rPr>
        <w:t xml:space="preserve"> -</w:t>
      </w:r>
      <w:r w:rsidRPr="00246184">
        <w:rPr>
          <w:noProof/>
        </w:rPr>
        <w:tab/>
        <w:t>if the Random Access Preamble was selected by the MAC entity; or</w:t>
      </w:r>
    </w:p>
    <w:p w14:paraId="254E7CC5" w14:textId="77777777" w:rsidR="001A2705" w:rsidRPr="00246184" w:rsidRDefault="001A2705" w:rsidP="001A2705">
      <w:pPr>
        <w:pStyle w:val="B4"/>
        <w:rPr>
          <w:noProof/>
        </w:rPr>
      </w:pPr>
      <w:r w:rsidRPr="00246184">
        <w:rPr>
          <w:noProof/>
        </w:rPr>
        <w:t>-</w:t>
      </w:r>
      <w:r w:rsidRPr="00246184">
        <w:rPr>
          <w:noProof/>
        </w:rPr>
        <w:tab/>
        <w:t xml:space="preserve">if the UE is an NB-IoT UE, the </w:t>
      </w:r>
      <w:r w:rsidRPr="00246184">
        <w:rPr>
          <w:i/>
          <w:noProof/>
        </w:rPr>
        <w:t>ra-PreambleIndex</w:t>
      </w:r>
      <w:r w:rsidRPr="00246184">
        <w:rPr>
          <w:noProof/>
        </w:rPr>
        <w:t xml:space="preserve"> was explicitly signalled and it was not 000000 and </w:t>
      </w:r>
      <w:r w:rsidRPr="00246184">
        <w:rPr>
          <w:i/>
          <w:noProof/>
        </w:rPr>
        <w:t>ra-CFRA-Config</w:t>
      </w:r>
      <w:r w:rsidRPr="00246184">
        <w:rPr>
          <w:noProof/>
        </w:rPr>
        <w:t xml:space="preserve"> is not configured:</w:t>
      </w:r>
    </w:p>
    <w:p w14:paraId="4F154B09" w14:textId="77777777" w:rsidR="001A2705" w:rsidRPr="00246184" w:rsidRDefault="001A2705" w:rsidP="001A2705">
      <w:pPr>
        <w:pStyle w:val="B5"/>
        <w:rPr>
          <w:noProof/>
        </w:rPr>
      </w:pPr>
      <w:r w:rsidRPr="00246184">
        <w:rPr>
          <w:noProof/>
        </w:rPr>
        <w:t>-</w:t>
      </w:r>
      <w:r w:rsidRPr="00246184">
        <w:rPr>
          <w:noProof/>
        </w:rPr>
        <w:tab/>
        <w:t>set the Temporary C-RNTI to the value received in the Random Access Response message no later than at the time of the first transmission corresponding to the UL grant provided in the Random Access Response message;</w:t>
      </w:r>
    </w:p>
    <w:p w14:paraId="7EEC7E51" w14:textId="77777777" w:rsidR="001A2705" w:rsidRPr="00246184" w:rsidRDefault="001A2705" w:rsidP="001A2705">
      <w:pPr>
        <w:pStyle w:val="B5"/>
        <w:rPr>
          <w:noProof/>
        </w:rPr>
      </w:pPr>
      <w:r w:rsidRPr="00246184">
        <w:rPr>
          <w:noProof/>
        </w:rPr>
        <w:t>-</w:t>
      </w:r>
      <w:r w:rsidRPr="00246184">
        <w:rPr>
          <w:noProof/>
        </w:rPr>
        <w:tab/>
        <w:t>if the Random Access Preamble associated with EDT was transmitted and UL grant provided in the Random Access Response message is not for EDT:</w:t>
      </w:r>
    </w:p>
    <w:p w14:paraId="51B6F8C3" w14:textId="77777777" w:rsidR="001A2705" w:rsidRPr="00246184" w:rsidRDefault="001A2705" w:rsidP="001A2705">
      <w:pPr>
        <w:pStyle w:val="B6"/>
        <w:ind w:left="1985"/>
        <w:rPr>
          <w:noProof/>
        </w:rPr>
      </w:pPr>
      <w:r w:rsidRPr="00246184">
        <w:rPr>
          <w:noProof/>
        </w:rPr>
        <w:t>-</w:t>
      </w:r>
      <w:r w:rsidRPr="00246184">
        <w:rPr>
          <w:noProof/>
        </w:rPr>
        <w:tab/>
        <w:t>indicate to upper layers that EDT is cancelled due to UL grant not being for EDT;</w:t>
      </w:r>
    </w:p>
    <w:p w14:paraId="73723D1C" w14:textId="77777777" w:rsidR="001A2705" w:rsidRPr="00246184" w:rsidRDefault="001A2705" w:rsidP="001A2705">
      <w:pPr>
        <w:pStyle w:val="B6"/>
        <w:ind w:left="1985"/>
        <w:rPr>
          <w:noProof/>
        </w:rPr>
      </w:pPr>
      <w:r w:rsidRPr="00246184">
        <w:rPr>
          <w:noProof/>
        </w:rPr>
        <w:t>-</w:t>
      </w:r>
      <w:r w:rsidRPr="00246184">
        <w:rPr>
          <w:noProof/>
        </w:rPr>
        <w:tab/>
        <w:t>flush the Msg3 buffer.</w:t>
      </w:r>
    </w:p>
    <w:p w14:paraId="009F4713" w14:textId="77777777" w:rsidR="001A2705" w:rsidRPr="00246184" w:rsidRDefault="001A2705" w:rsidP="001A2705">
      <w:pPr>
        <w:pStyle w:val="B5"/>
        <w:rPr>
          <w:noProof/>
        </w:rPr>
      </w:pPr>
      <w:r w:rsidRPr="00246184">
        <w:rPr>
          <w:noProof/>
        </w:rPr>
        <w:t>-</w:t>
      </w:r>
      <w:r w:rsidRPr="00246184">
        <w:rPr>
          <w:noProof/>
        </w:rPr>
        <w:tab/>
        <w:t>if this is the first successfully received Random Access Response within this Random Access procedure; or</w:t>
      </w:r>
    </w:p>
    <w:p w14:paraId="79764697" w14:textId="77777777" w:rsidR="001A2705" w:rsidRPr="00246184" w:rsidRDefault="001A2705" w:rsidP="001A2705">
      <w:pPr>
        <w:pStyle w:val="B5"/>
        <w:rPr>
          <w:noProof/>
        </w:rPr>
      </w:pPr>
      <w:r w:rsidRPr="00246184">
        <w:rPr>
          <w:noProof/>
        </w:rPr>
        <w:t>-</w:t>
      </w:r>
      <w:r w:rsidRPr="00246184">
        <w:rPr>
          <w:noProof/>
        </w:rPr>
        <w:tab/>
        <w:t>if EDT is cancelled due to the UL grant provided in the Random Access Response message not being for EDT:</w:t>
      </w:r>
    </w:p>
    <w:p w14:paraId="497F12E1" w14:textId="77777777" w:rsidR="001A2705" w:rsidRPr="00246184" w:rsidRDefault="001A2705" w:rsidP="001A2705">
      <w:pPr>
        <w:pStyle w:val="B6"/>
        <w:ind w:left="1985"/>
        <w:rPr>
          <w:noProof/>
        </w:rPr>
      </w:pPr>
      <w:r w:rsidRPr="00246184">
        <w:rPr>
          <w:noProof/>
        </w:rPr>
        <w:t>-</w:t>
      </w:r>
      <w:r w:rsidRPr="00246184">
        <w:rPr>
          <w:noProof/>
        </w:rPr>
        <w:tab/>
        <w:t>if the transmission is not being made for the CCCH logical channel, indicate to the Multiplexing and assembly entity to include a C-RNTI MAC control element in the subsequent uplink transmission;</w:t>
      </w:r>
    </w:p>
    <w:p w14:paraId="1A4FA1F3" w14:textId="4A3D1656" w:rsidR="00E53DDE" w:rsidRDefault="001A2705" w:rsidP="00E53DDE">
      <w:pPr>
        <w:pStyle w:val="B6"/>
        <w:ind w:left="1985"/>
        <w:rPr>
          <w:ins w:id="4" w:author="Nokia" w:date="2018-08-09T11:07:00Z"/>
          <w:noProof/>
        </w:rPr>
      </w:pPr>
      <w:r w:rsidRPr="00246184">
        <w:rPr>
          <w:noProof/>
        </w:rPr>
        <w:t>-</w:t>
      </w:r>
      <w:r w:rsidRPr="00246184">
        <w:rPr>
          <w:noProof/>
        </w:rPr>
        <w:tab/>
        <w:t xml:space="preserve">obtain the MAC PDU to transmit from the "Multiplexing and assembly" entity and store it in the </w:t>
      </w:r>
      <w:r w:rsidRPr="00246184">
        <w:t>Msg3</w:t>
      </w:r>
      <w:r w:rsidRPr="00246184">
        <w:rPr>
          <w:noProof/>
        </w:rPr>
        <w:t xml:space="preserve"> buffer.</w:t>
      </w:r>
      <w:ins w:id="5" w:author="Nokia" w:date="2018-08-09T11:07:00Z">
        <w:r w:rsidR="00E53DDE" w:rsidRPr="00E53DDE">
          <w:rPr>
            <w:noProof/>
          </w:rPr>
          <w:t xml:space="preserve"> </w:t>
        </w:r>
      </w:ins>
    </w:p>
    <w:p w14:paraId="7C04ACBC" w14:textId="77777777" w:rsidR="00E53DDE" w:rsidRPr="00246184" w:rsidRDefault="00E53DDE" w:rsidP="00E53DDE">
      <w:pPr>
        <w:pStyle w:val="B5"/>
        <w:rPr>
          <w:ins w:id="6" w:author="Nokia" w:date="2018-08-09T11:07:00Z"/>
          <w:noProof/>
        </w:rPr>
      </w:pPr>
      <w:ins w:id="7" w:author="Nokia" w:date="2018-08-09T11:07:00Z">
        <w:r w:rsidRPr="00246184">
          <w:rPr>
            <w:noProof/>
          </w:rPr>
          <w:t>-</w:t>
        </w:r>
        <w:r w:rsidRPr="00246184">
          <w:rPr>
            <w:noProof/>
          </w:rPr>
          <w:tab/>
          <w:t>if the Random Access Preamble associated with EDT was transmitted</w:t>
        </w:r>
        <w:r>
          <w:rPr>
            <w:noProof/>
          </w:rPr>
          <w:t xml:space="preserve">, </w:t>
        </w:r>
        <w:r w:rsidRPr="00246184">
          <w:rPr>
            <w:noProof/>
          </w:rPr>
          <w:t>UL grant provided in the Random Access Response message is for EDT</w:t>
        </w:r>
        <w:r>
          <w:rPr>
            <w:noProof/>
          </w:rPr>
          <w:t>, and the UE has just moved into this</w:t>
        </w:r>
        <w:r w:rsidRPr="00246184">
          <w:rPr>
            <w:noProof/>
          </w:rPr>
          <w:t xml:space="preserve"> enhanced coverage level:</w:t>
        </w:r>
      </w:ins>
    </w:p>
    <w:p w14:paraId="5A63A7C0" w14:textId="77777777" w:rsidR="00E53DDE" w:rsidRDefault="00E53DDE" w:rsidP="00E53DDE">
      <w:pPr>
        <w:pStyle w:val="B6"/>
        <w:ind w:left="1985"/>
        <w:rPr>
          <w:ins w:id="8" w:author="Nokia" w:date="2018-08-09T11:07:00Z"/>
          <w:noProof/>
        </w:rPr>
      </w:pPr>
      <w:ins w:id="9" w:author="Nokia" w:date="2018-08-09T11:07:00Z">
        <w:r>
          <w:rPr>
            <w:noProof/>
          </w:rPr>
          <w:lastRenderedPageBreak/>
          <w:t>-</w:t>
        </w:r>
        <w:r>
          <w:rPr>
            <w:noProof/>
          </w:rPr>
          <w:tab/>
          <w:t>flush the Msg3 buffer;</w:t>
        </w:r>
      </w:ins>
    </w:p>
    <w:p w14:paraId="75EAE602" w14:textId="248ECDF7" w:rsidR="001A2705" w:rsidRPr="00E53DDE" w:rsidRDefault="00E53DDE" w:rsidP="001A2705">
      <w:pPr>
        <w:pStyle w:val="B6"/>
        <w:ind w:left="1985"/>
        <w:rPr>
          <w:noProof/>
        </w:rPr>
      </w:pPr>
      <w:ins w:id="10" w:author="Nokia" w:date="2018-08-09T11:07:00Z">
        <w:r w:rsidRPr="00246184">
          <w:rPr>
            <w:noProof/>
          </w:rPr>
          <w:t>-</w:t>
        </w:r>
        <w:r w:rsidRPr="00246184">
          <w:rPr>
            <w:noProof/>
          </w:rPr>
          <w:tab/>
          <w:t xml:space="preserve">obtain the MAC PDU to transmit from the "Multiplexing and assembly" entity and store it in the </w:t>
        </w:r>
        <w:r w:rsidRPr="00246184">
          <w:t>Msg3</w:t>
        </w:r>
        <w:r w:rsidRPr="00246184">
          <w:rPr>
            <w:noProof/>
          </w:rPr>
          <w:t xml:space="preserve"> buffer.</w:t>
        </w:r>
      </w:ins>
    </w:p>
    <w:p w14:paraId="59A83728" w14:textId="77777777" w:rsidR="001A2705" w:rsidRPr="00246184" w:rsidRDefault="001A2705" w:rsidP="001A2705">
      <w:pPr>
        <w:pStyle w:val="NO"/>
        <w:rPr>
          <w:noProof/>
        </w:rPr>
      </w:pPr>
      <w:r w:rsidRPr="00246184">
        <w:rPr>
          <w:noProof/>
        </w:rPr>
        <w:t>NOTE:</w:t>
      </w:r>
      <w:r w:rsidRPr="00246184">
        <w:rPr>
          <w:noProof/>
        </w:rPr>
        <w:tab/>
        <w:t xml:space="preserve">When an uplink transmission is required, e.g., for contention resolution, the eNB should not provide a grant smaller than 56 bits </w:t>
      </w:r>
      <w:r w:rsidRPr="00246184">
        <w:rPr>
          <w:noProof/>
          <w:lang w:eastAsia="zh-CN"/>
        </w:rPr>
        <w:t xml:space="preserve">(or 88 bits for NB-IoT) </w:t>
      </w:r>
      <w:r w:rsidRPr="00246184">
        <w:rPr>
          <w:noProof/>
        </w:rPr>
        <w:t>in the Random Access Response.</w:t>
      </w:r>
    </w:p>
    <w:p w14:paraId="2558EC66" w14:textId="77777777" w:rsidR="001A2705" w:rsidRPr="00246184" w:rsidRDefault="001A2705" w:rsidP="001A2705">
      <w:pPr>
        <w:pStyle w:val="NO"/>
        <w:rPr>
          <w:noProof/>
        </w:rPr>
      </w:pPr>
      <w:r w:rsidRPr="00246184">
        <w:rPr>
          <w:noProof/>
        </w:rPr>
        <w:t>NOTE:</w:t>
      </w:r>
      <w:r w:rsidRPr="00246184">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 except for EDT.</w:t>
      </w:r>
    </w:p>
    <w:p w14:paraId="5F71C9FD" w14:textId="77777777" w:rsidR="001A2705" w:rsidRPr="00246184" w:rsidRDefault="001A2705" w:rsidP="001A2705">
      <w:pPr>
        <w:rPr>
          <w:noProof/>
        </w:rPr>
      </w:pPr>
      <w:r w:rsidRPr="00246184">
        <w:rPr>
          <w:noProof/>
        </w:rPr>
        <w:t>If no Random Access Response or, for NB-IoT UEs, BL UEs or UEs in enhanced coverage for mode B operation, no PDCCH scheduling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2B5ECCF2" w14:textId="77777777" w:rsidR="001A2705" w:rsidRPr="00246184" w:rsidRDefault="001A2705" w:rsidP="001A2705">
      <w:pPr>
        <w:pStyle w:val="B1"/>
        <w:rPr>
          <w:noProof/>
        </w:rPr>
      </w:pPr>
      <w:r w:rsidRPr="00246184">
        <w:rPr>
          <w:noProof/>
        </w:rPr>
        <w:t>-</w:t>
      </w:r>
      <w:r w:rsidRPr="00246184">
        <w:rPr>
          <w:noProof/>
        </w:rPr>
        <w:tab/>
        <w:t>if the notification of power ramping suspension has not been received from lower layers:</w:t>
      </w:r>
    </w:p>
    <w:p w14:paraId="6EE9382D" w14:textId="77777777" w:rsidR="001A2705" w:rsidRPr="00246184" w:rsidRDefault="001A2705" w:rsidP="001A2705">
      <w:pPr>
        <w:pStyle w:val="B2"/>
        <w:rPr>
          <w:noProof/>
        </w:rPr>
      </w:pPr>
      <w:r w:rsidRPr="00246184">
        <w:rPr>
          <w:noProof/>
        </w:rPr>
        <w:t>-</w:t>
      </w:r>
      <w:r w:rsidRPr="00246184">
        <w:rPr>
          <w:noProof/>
        </w:rPr>
        <w:tab/>
        <w:t>increment PREAMBLE_TRANSMISSION_COUNTER by 1;</w:t>
      </w:r>
    </w:p>
    <w:p w14:paraId="041D1581" w14:textId="77777777" w:rsidR="001A2705" w:rsidRPr="00246184" w:rsidRDefault="001A2705" w:rsidP="001A2705">
      <w:pPr>
        <w:pStyle w:val="B1"/>
        <w:rPr>
          <w:noProof/>
        </w:rPr>
      </w:pPr>
      <w:r w:rsidRPr="00246184">
        <w:rPr>
          <w:noProof/>
        </w:rPr>
        <w:t>-</w:t>
      </w:r>
      <w:r w:rsidRPr="00246184">
        <w:rPr>
          <w:noProof/>
        </w:rPr>
        <w:tab/>
        <w:t>if the UE is</w:t>
      </w:r>
      <w:r w:rsidRPr="00246184">
        <w:rPr>
          <w:lang w:eastAsia="zh-CN"/>
        </w:rPr>
        <w:t xml:space="preserve"> an NB-IoT UE,</w:t>
      </w:r>
      <w:r w:rsidRPr="00246184">
        <w:rPr>
          <w:noProof/>
        </w:rPr>
        <w:t xml:space="preserve"> a BL UE or a UE in enhanced coverage:</w:t>
      </w:r>
    </w:p>
    <w:p w14:paraId="6ACEB2C7" w14:textId="77777777" w:rsidR="001A2705" w:rsidRPr="00246184" w:rsidRDefault="001A2705" w:rsidP="001A2705">
      <w:pPr>
        <w:pStyle w:val="B2"/>
        <w:rPr>
          <w:noProof/>
        </w:rPr>
      </w:pPr>
      <w:r w:rsidRPr="00246184">
        <w:t>-</w:t>
      </w:r>
      <w:r w:rsidRPr="00246184">
        <w:tab/>
        <w:t xml:space="preserve">if PREAMBLE_TRANSMISSION_COUNTER = </w:t>
      </w:r>
      <w:r w:rsidRPr="00246184">
        <w:rPr>
          <w:i/>
        </w:rPr>
        <w:t>preambleTransMax-CE</w:t>
      </w:r>
      <w:r w:rsidRPr="00246184">
        <w:t xml:space="preserve"> + 1</w:t>
      </w:r>
      <w:r w:rsidRPr="00246184">
        <w:rPr>
          <w:noProof/>
        </w:rPr>
        <w:t>:</w:t>
      </w:r>
    </w:p>
    <w:p w14:paraId="16AD6FFC" w14:textId="77777777" w:rsidR="001A2705" w:rsidRPr="00246184" w:rsidRDefault="001A2705" w:rsidP="001A2705">
      <w:pPr>
        <w:pStyle w:val="B3"/>
        <w:rPr>
          <w:noProof/>
        </w:rPr>
      </w:pPr>
      <w:r w:rsidRPr="00246184">
        <w:rPr>
          <w:noProof/>
        </w:rPr>
        <w:t>-</w:t>
      </w:r>
      <w:r w:rsidRPr="00246184">
        <w:rPr>
          <w:noProof/>
        </w:rPr>
        <w:tab/>
        <w:t>if the Random Access Preamble is transmitted on the SpCell:</w:t>
      </w:r>
    </w:p>
    <w:p w14:paraId="16ADDB69" w14:textId="77777777" w:rsidR="001A2705" w:rsidRPr="00246184" w:rsidRDefault="001A2705" w:rsidP="001A2705">
      <w:pPr>
        <w:pStyle w:val="B4"/>
        <w:rPr>
          <w:lang w:eastAsia="zh-CN"/>
        </w:rPr>
      </w:pPr>
      <w:r w:rsidRPr="00246184">
        <w:rPr>
          <w:noProof/>
        </w:rPr>
        <w:t>-</w:t>
      </w:r>
      <w:r w:rsidRPr="00246184">
        <w:rPr>
          <w:noProof/>
        </w:rPr>
        <w:tab/>
        <w:t>indicate a Random Access problem to upper layers;</w:t>
      </w:r>
    </w:p>
    <w:p w14:paraId="26C6FBDA" w14:textId="77777777" w:rsidR="001A2705" w:rsidRPr="00246184" w:rsidRDefault="001A2705" w:rsidP="001A2705">
      <w:pPr>
        <w:pStyle w:val="B4"/>
        <w:rPr>
          <w:lang w:eastAsia="zh-CN"/>
        </w:rPr>
      </w:pPr>
      <w:r w:rsidRPr="00246184">
        <w:rPr>
          <w:lang w:eastAsia="zh-CN"/>
        </w:rPr>
        <w:t>-</w:t>
      </w:r>
      <w:r w:rsidRPr="00246184">
        <w:rPr>
          <w:lang w:eastAsia="zh-CN"/>
        </w:rPr>
        <w:tab/>
        <w:t>if NB-IoT:</w:t>
      </w:r>
    </w:p>
    <w:p w14:paraId="3AB89038" w14:textId="77777777" w:rsidR="001A2705" w:rsidRPr="00246184" w:rsidRDefault="001A2705" w:rsidP="001A2705">
      <w:pPr>
        <w:pStyle w:val="B5"/>
        <w:rPr>
          <w:noProof/>
        </w:rPr>
      </w:pPr>
      <w:r w:rsidRPr="00246184">
        <w:rPr>
          <w:lang w:eastAsia="zh-CN"/>
        </w:rPr>
        <w:t>-</w:t>
      </w:r>
      <w:r w:rsidRPr="00246184">
        <w:rPr>
          <w:lang w:eastAsia="zh-CN"/>
        </w:rPr>
        <w:tab/>
        <w:t>consider the Random Access procedure unsuccessfully completed;</w:t>
      </w:r>
    </w:p>
    <w:p w14:paraId="55818CC2" w14:textId="77777777" w:rsidR="001A2705" w:rsidRPr="00246184" w:rsidRDefault="001A2705" w:rsidP="001A2705">
      <w:pPr>
        <w:pStyle w:val="B1"/>
        <w:rPr>
          <w:noProof/>
        </w:rPr>
      </w:pPr>
      <w:r w:rsidRPr="00246184">
        <w:rPr>
          <w:noProof/>
        </w:rPr>
        <w:t>-</w:t>
      </w:r>
      <w:r w:rsidRPr="00246184">
        <w:rPr>
          <w:noProof/>
        </w:rPr>
        <w:tab/>
        <w:t>else:</w:t>
      </w:r>
    </w:p>
    <w:p w14:paraId="6601D534" w14:textId="77777777" w:rsidR="001A2705" w:rsidRPr="00246184" w:rsidRDefault="001A2705" w:rsidP="001A2705">
      <w:pPr>
        <w:pStyle w:val="B2"/>
        <w:rPr>
          <w:noProof/>
        </w:rPr>
      </w:pPr>
      <w:r w:rsidRPr="00246184">
        <w:rPr>
          <w:noProof/>
        </w:rPr>
        <w:t>-</w:t>
      </w:r>
      <w:r w:rsidRPr="00246184">
        <w:rPr>
          <w:noProof/>
        </w:rPr>
        <w:tab/>
        <w:t xml:space="preserve">if PREAMBLE_TRANSMISSION_COUNTER = </w:t>
      </w:r>
      <w:r w:rsidRPr="00246184">
        <w:rPr>
          <w:i/>
        </w:rPr>
        <w:t>preambleTransMax</w:t>
      </w:r>
      <w:r w:rsidRPr="00246184">
        <w:rPr>
          <w:noProof/>
        </w:rPr>
        <w:t xml:space="preserve"> + 1:</w:t>
      </w:r>
    </w:p>
    <w:p w14:paraId="6F5D06DA" w14:textId="77777777" w:rsidR="001A2705" w:rsidRPr="00246184" w:rsidRDefault="001A2705" w:rsidP="001A2705">
      <w:pPr>
        <w:pStyle w:val="B3"/>
        <w:rPr>
          <w:noProof/>
        </w:rPr>
      </w:pPr>
      <w:r w:rsidRPr="00246184">
        <w:rPr>
          <w:noProof/>
        </w:rPr>
        <w:t>-</w:t>
      </w:r>
      <w:r w:rsidRPr="00246184">
        <w:rPr>
          <w:noProof/>
        </w:rPr>
        <w:tab/>
        <w:t>if the Random Access Preamble is transmitted on the SpCell:</w:t>
      </w:r>
    </w:p>
    <w:p w14:paraId="5EDCC6AA" w14:textId="77777777" w:rsidR="001A2705" w:rsidRPr="00246184" w:rsidRDefault="001A2705" w:rsidP="001A2705">
      <w:pPr>
        <w:pStyle w:val="B4"/>
        <w:rPr>
          <w:noProof/>
        </w:rPr>
      </w:pPr>
      <w:r w:rsidRPr="00246184">
        <w:rPr>
          <w:noProof/>
        </w:rPr>
        <w:t>-</w:t>
      </w:r>
      <w:r w:rsidRPr="00246184">
        <w:rPr>
          <w:noProof/>
        </w:rPr>
        <w:tab/>
        <w:t>indicate a Random Access problem to upper layers;</w:t>
      </w:r>
    </w:p>
    <w:p w14:paraId="56BE5022" w14:textId="77777777" w:rsidR="001A2705" w:rsidRPr="00246184" w:rsidRDefault="001A2705" w:rsidP="001A2705">
      <w:pPr>
        <w:pStyle w:val="B3"/>
        <w:rPr>
          <w:noProof/>
        </w:rPr>
      </w:pPr>
      <w:r w:rsidRPr="00246184">
        <w:rPr>
          <w:noProof/>
        </w:rPr>
        <w:t>-</w:t>
      </w:r>
      <w:r w:rsidRPr="00246184">
        <w:rPr>
          <w:noProof/>
        </w:rPr>
        <w:tab/>
        <w:t>if the Random Access Preamble is transmitted on an SCell:</w:t>
      </w:r>
    </w:p>
    <w:p w14:paraId="5E15032A" w14:textId="77777777" w:rsidR="001A2705" w:rsidRPr="00246184" w:rsidRDefault="001A2705" w:rsidP="001A2705">
      <w:pPr>
        <w:pStyle w:val="B4"/>
        <w:rPr>
          <w:noProof/>
        </w:rPr>
      </w:pPr>
      <w:r w:rsidRPr="00246184">
        <w:rPr>
          <w:noProof/>
        </w:rPr>
        <w:t>-</w:t>
      </w:r>
      <w:r w:rsidRPr="00246184">
        <w:rPr>
          <w:noProof/>
        </w:rPr>
        <w:tab/>
        <w:t>consider the Random Access procedure unsuccessfully completed.</w:t>
      </w:r>
    </w:p>
    <w:p w14:paraId="672741CA" w14:textId="77777777" w:rsidR="001A2705" w:rsidRPr="00246184" w:rsidRDefault="001A2705" w:rsidP="001A2705">
      <w:pPr>
        <w:pStyle w:val="B1"/>
        <w:rPr>
          <w:noProof/>
        </w:rPr>
      </w:pPr>
      <w:r w:rsidRPr="00246184">
        <w:rPr>
          <w:noProof/>
        </w:rPr>
        <w:t>-</w:t>
      </w:r>
      <w:r w:rsidRPr="00246184">
        <w:rPr>
          <w:noProof/>
        </w:rPr>
        <w:tab/>
        <w:t>if in this Random Access procedure, the Random Access Preamble was selected by MAC:</w:t>
      </w:r>
    </w:p>
    <w:p w14:paraId="6813D2EC" w14:textId="77777777" w:rsidR="001A2705" w:rsidRPr="00246184" w:rsidRDefault="001A2705" w:rsidP="001A2705">
      <w:pPr>
        <w:pStyle w:val="B2"/>
        <w:rPr>
          <w:noProof/>
        </w:rPr>
      </w:pPr>
      <w:r w:rsidRPr="00246184">
        <w:rPr>
          <w:noProof/>
        </w:rPr>
        <w:t>-</w:t>
      </w:r>
      <w:r w:rsidRPr="00246184">
        <w:rPr>
          <w:noProof/>
        </w:rPr>
        <w:tab/>
        <w:t>based on the backoff parameter, select a random backoff time according to a uniform distribution between 0 and the Backoff Parameter Value;</w:t>
      </w:r>
    </w:p>
    <w:p w14:paraId="5B8FA131" w14:textId="77777777" w:rsidR="001A2705" w:rsidRPr="00246184" w:rsidRDefault="001A2705" w:rsidP="001A2705">
      <w:pPr>
        <w:pStyle w:val="B2"/>
        <w:rPr>
          <w:noProof/>
          <w:lang w:eastAsia="zh-CN"/>
        </w:rPr>
      </w:pPr>
      <w:r w:rsidRPr="00246184">
        <w:rPr>
          <w:noProof/>
        </w:rPr>
        <w:t>-</w:t>
      </w:r>
      <w:r w:rsidRPr="00246184">
        <w:rPr>
          <w:noProof/>
        </w:rPr>
        <w:tab/>
        <w:t>delay the subsequent Random Access transmission by the backoff time;</w:t>
      </w:r>
    </w:p>
    <w:p w14:paraId="3027BF80" w14:textId="77777777" w:rsidR="001A2705" w:rsidRPr="00246184" w:rsidRDefault="001A2705" w:rsidP="001A2705">
      <w:pPr>
        <w:pStyle w:val="B1"/>
        <w:rPr>
          <w:noProof/>
        </w:rPr>
      </w:pPr>
      <w:r w:rsidRPr="00246184">
        <w:rPr>
          <w:noProof/>
        </w:rPr>
        <w:t>-</w:t>
      </w:r>
      <w:r w:rsidRPr="00246184">
        <w:rPr>
          <w:noProof/>
        </w:rPr>
        <w:tab/>
      </w:r>
      <w:r w:rsidRPr="00246184">
        <w:rPr>
          <w:noProof/>
          <w:lang w:eastAsia="zh-CN"/>
        </w:rPr>
        <w:t>else</w:t>
      </w:r>
      <w:r w:rsidRPr="00246184">
        <w:rPr>
          <w:noProof/>
        </w:rPr>
        <w:t xml:space="preserve"> if the SCell where the Random Access Preamble was transmitted is configured with</w:t>
      </w:r>
      <w:r w:rsidRPr="00246184">
        <w:rPr>
          <w:noProof/>
          <w:lang w:eastAsia="zh-CN"/>
        </w:rPr>
        <w:t xml:space="preserve"> </w:t>
      </w:r>
      <w:r w:rsidRPr="00246184">
        <w:rPr>
          <w:i/>
        </w:rPr>
        <w:t>ul-Configuration-r1</w:t>
      </w:r>
      <w:r w:rsidRPr="00246184">
        <w:rPr>
          <w:i/>
          <w:lang w:eastAsia="zh-CN"/>
        </w:rPr>
        <w:t>4</w:t>
      </w:r>
      <w:r w:rsidRPr="00246184">
        <w:rPr>
          <w:noProof/>
        </w:rPr>
        <w:t>:</w:t>
      </w:r>
    </w:p>
    <w:p w14:paraId="7FEA5E26" w14:textId="77777777" w:rsidR="001A2705" w:rsidRPr="00246184" w:rsidRDefault="001A2705" w:rsidP="001A2705">
      <w:pPr>
        <w:pStyle w:val="B2"/>
        <w:rPr>
          <w:noProof/>
        </w:rPr>
      </w:pPr>
      <w:r w:rsidRPr="00246184">
        <w:rPr>
          <w:noProof/>
        </w:rPr>
        <w:t>-</w:t>
      </w:r>
      <w:r w:rsidRPr="00246184">
        <w:rPr>
          <w:noProof/>
        </w:rPr>
        <w:tab/>
        <w:t>delay the subsequent Random Access transmission until the Random Access Procedure is initiated by a PDCCH order</w:t>
      </w:r>
      <w:r w:rsidRPr="00246184">
        <w:rPr>
          <w:noProof/>
          <w:lang w:eastAsia="zh-CN"/>
        </w:rPr>
        <w:t xml:space="preserve"> with the same </w:t>
      </w:r>
      <w:r w:rsidRPr="00246184">
        <w:rPr>
          <w:i/>
          <w:iCs/>
          <w:noProof/>
        </w:rPr>
        <w:t>ra-PreambleIndex</w:t>
      </w:r>
      <w:r w:rsidRPr="00246184">
        <w:rPr>
          <w:i/>
          <w:iCs/>
          <w:noProof/>
          <w:lang w:eastAsia="zh-CN"/>
        </w:rPr>
        <w:t xml:space="preserve"> and </w:t>
      </w:r>
      <w:r w:rsidRPr="00246184">
        <w:rPr>
          <w:i/>
          <w:iCs/>
          <w:noProof/>
        </w:rPr>
        <w:t>ra-PRACH-MaskIndex</w:t>
      </w:r>
      <w:r w:rsidRPr="00246184">
        <w:rPr>
          <w:noProof/>
        </w:rPr>
        <w:t>;</w:t>
      </w:r>
    </w:p>
    <w:p w14:paraId="5D2AD10A" w14:textId="77777777" w:rsidR="001A2705" w:rsidRPr="00246184" w:rsidRDefault="001A2705" w:rsidP="001A2705">
      <w:pPr>
        <w:pStyle w:val="B1"/>
        <w:rPr>
          <w:noProof/>
        </w:rPr>
      </w:pPr>
      <w:r w:rsidRPr="00246184">
        <w:rPr>
          <w:noProof/>
        </w:rPr>
        <w:t>-</w:t>
      </w:r>
      <w:r w:rsidRPr="00246184">
        <w:rPr>
          <w:noProof/>
        </w:rPr>
        <w:tab/>
        <w:t>if the UE is</w:t>
      </w:r>
      <w:r w:rsidRPr="00246184">
        <w:rPr>
          <w:lang w:eastAsia="zh-CN"/>
        </w:rPr>
        <w:t xml:space="preserve"> an NB-IoT UE,</w:t>
      </w:r>
      <w:r w:rsidRPr="00246184">
        <w:rPr>
          <w:noProof/>
        </w:rPr>
        <w:t xml:space="preserve"> a BL UE or a UE in enhanced coverage:</w:t>
      </w:r>
    </w:p>
    <w:p w14:paraId="4EA24293" w14:textId="77777777" w:rsidR="001A2705" w:rsidRPr="00246184" w:rsidRDefault="001A2705" w:rsidP="001A2705">
      <w:pPr>
        <w:pStyle w:val="B2"/>
        <w:rPr>
          <w:noProof/>
        </w:rPr>
      </w:pPr>
      <w:r w:rsidRPr="00246184">
        <w:rPr>
          <w:noProof/>
        </w:rPr>
        <w:t>-</w:t>
      </w:r>
      <w:r w:rsidRPr="00246184">
        <w:tab/>
        <w:t>increment PREAMBLE_TRANSMISSION_COUNTER_CE by 1;</w:t>
      </w:r>
    </w:p>
    <w:p w14:paraId="41E0E85B" w14:textId="77777777" w:rsidR="001A2705" w:rsidRPr="00246184" w:rsidRDefault="001A2705" w:rsidP="001A2705">
      <w:pPr>
        <w:pStyle w:val="B2"/>
        <w:rPr>
          <w:noProof/>
        </w:rPr>
      </w:pPr>
      <w:r w:rsidRPr="00246184">
        <w:rPr>
          <w:noProof/>
        </w:rPr>
        <w:t>-</w:t>
      </w:r>
      <w:r w:rsidRPr="00246184">
        <w:rPr>
          <w:noProof/>
        </w:rPr>
        <w:tab/>
        <w:t xml:space="preserve">if PREAMBLE_TRANSMISSION_COUNTER_CE = </w:t>
      </w:r>
      <w:r w:rsidRPr="00246184">
        <w:rPr>
          <w:i/>
          <w:noProof/>
        </w:rPr>
        <w:t xml:space="preserve">maxNumPreambleAttemptCE </w:t>
      </w:r>
      <w:r w:rsidRPr="00246184">
        <w:rPr>
          <w:noProof/>
        </w:rPr>
        <w:t>for the corresponding enhanced coverage level</w:t>
      </w:r>
      <w:r w:rsidRPr="00246184">
        <w:rPr>
          <w:i/>
          <w:noProof/>
        </w:rPr>
        <w:t xml:space="preserve"> </w:t>
      </w:r>
      <w:r w:rsidRPr="00246184">
        <w:rPr>
          <w:noProof/>
        </w:rPr>
        <w:t>+ 1:</w:t>
      </w:r>
    </w:p>
    <w:p w14:paraId="6C3EB490" w14:textId="77777777" w:rsidR="001A2705" w:rsidRPr="00246184" w:rsidRDefault="001A2705" w:rsidP="001A2705">
      <w:pPr>
        <w:pStyle w:val="B3"/>
        <w:rPr>
          <w:noProof/>
        </w:rPr>
      </w:pPr>
      <w:r w:rsidRPr="00246184">
        <w:rPr>
          <w:noProof/>
        </w:rPr>
        <w:t>-</w:t>
      </w:r>
      <w:r w:rsidRPr="00246184">
        <w:rPr>
          <w:noProof/>
        </w:rPr>
        <w:tab/>
        <w:t>reset PREAMBLE_TRANSMISSION_COUNTER_CE;</w:t>
      </w:r>
    </w:p>
    <w:p w14:paraId="3CA1D96C" w14:textId="77777777" w:rsidR="001A2705" w:rsidRPr="00246184" w:rsidRDefault="001A2705" w:rsidP="001A2705">
      <w:pPr>
        <w:pStyle w:val="B3"/>
        <w:rPr>
          <w:noProof/>
        </w:rPr>
      </w:pPr>
      <w:r w:rsidRPr="00246184">
        <w:rPr>
          <w:noProof/>
        </w:rPr>
        <w:t>-</w:t>
      </w:r>
      <w:r w:rsidRPr="00246184">
        <w:rPr>
          <w:noProof/>
        </w:rPr>
        <w:tab/>
        <w:t>consider to be in the next enhanced coverage level, if it is supported by the Serving Cell and the UE, otherwise stay in the current enhanced coverage level;</w:t>
      </w:r>
    </w:p>
    <w:p w14:paraId="281EC74C" w14:textId="77777777" w:rsidR="001A2705" w:rsidRPr="00246184" w:rsidRDefault="001A2705" w:rsidP="001A2705">
      <w:pPr>
        <w:pStyle w:val="B3"/>
        <w:rPr>
          <w:noProof/>
        </w:rPr>
      </w:pPr>
      <w:r w:rsidRPr="00246184">
        <w:rPr>
          <w:noProof/>
        </w:rPr>
        <w:lastRenderedPageBreak/>
        <w:t>-</w:t>
      </w:r>
      <w:r w:rsidRPr="00246184">
        <w:rPr>
          <w:noProof/>
        </w:rPr>
        <w:tab/>
        <w:t>if the UE is an NB-IoT UE:</w:t>
      </w:r>
    </w:p>
    <w:p w14:paraId="3FD077E4" w14:textId="77777777" w:rsidR="001A2705" w:rsidRPr="00246184" w:rsidRDefault="001A2705" w:rsidP="001A2705">
      <w:pPr>
        <w:pStyle w:val="B4"/>
        <w:rPr>
          <w:noProof/>
        </w:rPr>
      </w:pPr>
      <w:r w:rsidRPr="00246184">
        <w:rPr>
          <w:noProof/>
        </w:rPr>
        <w:t>-</w:t>
      </w:r>
      <w:r w:rsidRPr="00246184">
        <w:rPr>
          <w:noProof/>
        </w:rPr>
        <w:tab/>
        <w:t>if the Random Access Procedure was initiated by a PDCCH order:</w:t>
      </w:r>
    </w:p>
    <w:p w14:paraId="3B943208" w14:textId="77777777" w:rsidR="001A2705" w:rsidRPr="00246184" w:rsidRDefault="001A2705" w:rsidP="001A2705">
      <w:pPr>
        <w:pStyle w:val="B5"/>
        <w:rPr>
          <w:noProof/>
        </w:rPr>
      </w:pPr>
      <w:r w:rsidRPr="00246184">
        <w:rPr>
          <w:noProof/>
        </w:rPr>
        <w:t>-</w:t>
      </w:r>
      <w:r w:rsidRPr="00246184">
        <w:rPr>
          <w:noProof/>
        </w:rPr>
        <w:tab/>
        <w:t>select the PRACH resource in the list of UL carriers providing a PRACH resource for the selected enhanced coverage level for which the carrier index is equal to ((</w:t>
      </w:r>
      <w:r w:rsidRPr="00246184">
        <w:rPr>
          <w:i/>
          <w:noProof/>
        </w:rPr>
        <w:t xml:space="preserve">Carrier Indication </w:t>
      </w:r>
      <w:r w:rsidRPr="00246184">
        <w:rPr>
          <w:noProof/>
        </w:rPr>
        <w:t>from the PDCCH order) modulo (Number of PRACH resources in the selected enhanced coverage));</w:t>
      </w:r>
    </w:p>
    <w:p w14:paraId="3F502C55" w14:textId="77777777" w:rsidR="001A2705" w:rsidRPr="00246184" w:rsidRDefault="001A2705" w:rsidP="001A2705">
      <w:pPr>
        <w:pStyle w:val="B5"/>
        <w:rPr>
          <w:noProof/>
        </w:rPr>
      </w:pPr>
      <w:r w:rsidRPr="00246184">
        <w:rPr>
          <w:lang w:eastAsia="zh-CN"/>
        </w:rPr>
        <w:t>-</w:t>
      </w:r>
      <w:r w:rsidRPr="00246184">
        <w:rPr>
          <w:lang w:eastAsia="zh-CN"/>
        </w:rPr>
        <w:tab/>
        <w:t>consider the selected PRACH resource as explicitly signalled;</w:t>
      </w:r>
    </w:p>
    <w:p w14:paraId="01C1810A" w14:textId="77777777" w:rsidR="001A2705" w:rsidRPr="00246184" w:rsidRDefault="001A2705" w:rsidP="001A2705">
      <w:pPr>
        <w:pStyle w:val="B1"/>
        <w:rPr>
          <w:noProof/>
        </w:rPr>
      </w:pPr>
      <w:r w:rsidRPr="00246184">
        <w:rPr>
          <w:noProof/>
        </w:rPr>
        <w:t>-</w:t>
      </w:r>
      <w:r w:rsidRPr="00246184">
        <w:rPr>
          <w:noProof/>
        </w:rPr>
        <w:tab/>
        <w:t>proceed to the selection of a Random Access Resource (see subclause 5.1.2).</w:t>
      </w: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61BC7" w14:textId="77777777" w:rsidR="006F781B" w:rsidRDefault="006F781B">
      <w:r>
        <w:separator/>
      </w:r>
    </w:p>
    <w:p w14:paraId="7BC467F2" w14:textId="77777777" w:rsidR="006F781B" w:rsidRDefault="006F781B"/>
  </w:endnote>
  <w:endnote w:type="continuationSeparator" w:id="0">
    <w:p w14:paraId="53F570B5" w14:textId="77777777" w:rsidR="006F781B" w:rsidRDefault="006F781B">
      <w:r>
        <w:continuationSeparator/>
      </w:r>
    </w:p>
    <w:p w14:paraId="09F1BF1A" w14:textId="77777777" w:rsidR="006F781B" w:rsidRDefault="006F7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19260" w14:textId="77777777" w:rsidR="006F781B" w:rsidRDefault="006F781B">
      <w:r>
        <w:separator/>
      </w:r>
    </w:p>
    <w:p w14:paraId="7999213F" w14:textId="77777777" w:rsidR="006F781B" w:rsidRDefault="006F781B"/>
  </w:footnote>
  <w:footnote w:type="continuationSeparator" w:id="0">
    <w:p w14:paraId="6C645C60" w14:textId="77777777" w:rsidR="006F781B" w:rsidRDefault="006F781B">
      <w:r>
        <w:continuationSeparator/>
      </w:r>
    </w:p>
    <w:p w14:paraId="6138AF88" w14:textId="77777777" w:rsidR="006F781B" w:rsidRDefault="006F78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107586"/>
    <w:rsid w:val="001131A1"/>
    <w:rsid w:val="00132364"/>
    <w:rsid w:val="00141C47"/>
    <w:rsid w:val="00145D43"/>
    <w:rsid w:val="00154073"/>
    <w:rsid w:val="00192C46"/>
    <w:rsid w:val="001A2705"/>
    <w:rsid w:val="001A7B60"/>
    <w:rsid w:val="001B3196"/>
    <w:rsid w:val="001B7A65"/>
    <w:rsid w:val="001E41F3"/>
    <w:rsid w:val="001F2D4F"/>
    <w:rsid w:val="0020066E"/>
    <w:rsid w:val="00212EC8"/>
    <w:rsid w:val="0026004D"/>
    <w:rsid w:val="00275D12"/>
    <w:rsid w:val="002860C4"/>
    <w:rsid w:val="0029692B"/>
    <w:rsid w:val="002A01CC"/>
    <w:rsid w:val="002B5741"/>
    <w:rsid w:val="002D42E6"/>
    <w:rsid w:val="00301C18"/>
    <w:rsid w:val="00305409"/>
    <w:rsid w:val="00325D83"/>
    <w:rsid w:val="003E1A36"/>
    <w:rsid w:val="003E5AB1"/>
    <w:rsid w:val="003F2B4B"/>
    <w:rsid w:val="00414D47"/>
    <w:rsid w:val="004242F1"/>
    <w:rsid w:val="00426948"/>
    <w:rsid w:val="004B75B7"/>
    <w:rsid w:val="004F2032"/>
    <w:rsid w:val="004F61FB"/>
    <w:rsid w:val="0051580D"/>
    <w:rsid w:val="005220E9"/>
    <w:rsid w:val="00551033"/>
    <w:rsid w:val="00592D74"/>
    <w:rsid w:val="005B7913"/>
    <w:rsid w:val="005E2C44"/>
    <w:rsid w:val="00621188"/>
    <w:rsid w:val="006257ED"/>
    <w:rsid w:val="00640DD7"/>
    <w:rsid w:val="00695808"/>
    <w:rsid w:val="006A3163"/>
    <w:rsid w:val="006B46FB"/>
    <w:rsid w:val="006B61CE"/>
    <w:rsid w:val="006E06D4"/>
    <w:rsid w:val="006E21FB"/>
    <w:rsid w:val="006F781B"/>
    <w:rsid w:val="007334AD"/>
    <w:rsid w:val="007507EE"/>
    <w:rsid w:val="0075706C"/>
    <w:rsid w:val="00764FED"/>
    <w:rsid w:val="00792342"/>
    <w:rsid w:val="007A0F78"/>
    <w:rsid w:val="007A1F35"/>
    <w:rsid w:val="007B512A"/>
    <w:rsid w:val="007C2097"/>
    <w:rsid w:val="007D6A07"/>
    <w:rsid w:val="007E6912"/>
    <w:rsid w:val="00800E83"/>
    <w:rsid w:val="008279FA"/>
    <w:rsid w:val="008416C9"/>
    <w:rsid w:val="008626E7"/>
    <w:rsid w:val="00870EE7"/>
    <w:rsid w:val="008B2105"/>
    <w:rsid w:val="008F686C"/>
    <w:rsid w:val="009061A8"/>
    <w:rsid w:val="009209A0"/>
    <w:rsid w:val="00950975"/>
    <w:rsid w:val="009777D9"/>
    <w:rsid w:val="00991B88"/>
    <w:rsid w:val="009A579D"/>
    <w:rsid w:val="009E3297"/>
    <w:rsid w:val="009F734F"/>
    <w:rsid w:val="00A00CF3"/>
    <w:rsid w:val="00A246B6"/>
    <w:rsid w:val="00A2690B"/>
    <w:rsid w:val="00A47E70"/>
    <w:rsid w:val="00A7671C"/>
    <w:rsid w:val="00A770D6"/>
    <w:rsid w:val="00AB51C5"/>
    <w:rsid w:val="00AD1CD8"/>
    <w:rsid w:val="00B064AE"/>
    <w:rsid w:val="00B258BB"/>
    <w:rsid w:val="00B4464E"/>
    <w:rsid w:val="00B67B97"/>
    <w:rsid w:val="00B968C8"/>
    <w:rsid w:val="00BA3EC5"/>
    <w:rsid w:val="00BB5DFC"/>
    <w:rsid w:val="00BD279D"/>
    <w:rsid w:val="00BD2F8F"/>
    <w:rsid w:val="00BD6BB8"/>
    <w:rsid w:val="00C52F2F"/>
    <w:rsid w:val="00C53BB5"/>
    <w:rsid w:val="00C63FBA"/>
    <w:rsid w:val="00C95985"/>
    <w:rsid w:val="00CA2CE5"/>
    <w:rsid w:val="00CC5026"/>
    <w:rsid w:val="00CE5F89"/>
    <w:rsid w:val="00D03F9A"/>
    <w:rsid w:val="00D14C1C"/>
    <w:rsid w:val="00D16A06"/>
    <w:rsid w:val="00DA35E3"/>
    <w:rsid w:val="00DD00BD"/>
    <w:rsid w:val="00DD14EF"/>
    <w:rsid w:val="00DE34CF"/>
    <w:rsid w:val="00E53DDE"/>
    <w:rsid w:val="00EA4CCB"/>
    <w:rsid w:val="00EE7D7C"/>
    <w:rsid w:val="00F07B43"/>
    <w:rsid w:val="00F25D98"/>
    <w:rsid w:val="00F300FB"/>
    <w:rsid w:val="00F4295D"/>
    <w:rsid w:val="00F60696"/>
    <w:rsid w:val="00F70C5A"/>
    <w:rsid w:val="00F754A6"/>
    <w:rsid w:val="00FB6386"/>
    <w:rsid w:val="00FE6CE8"/>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1B3196"/>
    <w:rPr>
      <w:rFonts w:ascii="Arial" w:hAnsi="Arial"/>
      <w:sz w:val="18"/>
      <w:lang w:val="en-GB" w:eastAsia="en-US"/>
    </w:rPr>
  </w:style>
  <w:style w:type="character" w:customStyle="1" w:styleId="TAHCar">
    <w:name w:val="TAH Car"/>
    <w:link w:val="TAH"/>
    <w:locked/>
    <w:rsid w:val="001B3196"/>
    <w:rPr>
      <w:rFonts w:ascii="Arial" w:hAnsi="Arial"/>
      <w:b/>
      <w:sz w:val="18"/>
      <w:lang w:val="en-GB" w:eastAsia="en-US"/>
    </w:rPr>
  </w:style>
  <w:style w:type="character" w:customStyle="1" w:styleId="THChar">
    <w:name w:val="TH Char"/>
    <w:link w:val="TH"/>
    <w:qFormat/>
    <w:rsid w:val="001B3196"/>
    <w:rPr>
      <w:rFonts w:ascii="Arial" w:hAnsi="Arial"/>
      <w:b/>
      <w:lang w:val="en-GB" w:eastAsia="en-US"/>
    </w:rPr>
  </w:style>
  <w:style w:type="character" w:customStyle="1" w:styleId="NOChar">
    <w:name w:val="NO Char"/>
    <w:link w:val="NO"/>
    <w:qFormat/>
    <w:rsid w:val="001B3196"/>
    <w:rPr>
      <w:rFonts w:ascii="Times New Roman" w:hAnsi="Times New Roman"/>
      <w:lang w:val="en-GB" w:eastAsia="en-US"/>
    </w:rPr>
  </w:style>
  <w:style w:type="character" w:customStyle="1" w:styleId="PLChar">
    <w:name w:val="PL Char"/>
    <w:link w:val="PL"/>
    <w:qFormat/>
    <w:rsid w:val="001B3196"/>
    <w:rPr>
      <w:rFonts w:ascii="Courier New" w:hAnsi="Courier New"/>
      <w:noProof/>
      <w:sz w:val="16"/>
      <w:lang w:val="en-GB" w:eastAsia="en-US"/>
    </w:rPr>
  </w:style>
  <w:style w:type="character" w:customStyle="1" w:styleId="CommentTextChar">
    <w:name w:val="Comment Text Char"/>
    <w:link w:val="CommentText"/>
    <w:qFormat/>
    <w:rsid w:val="001B3196"/>
    <w:rPr>
      <w:rFonts w:ascii="Times New Roman" w:hAnsi="Times New Roman"/>
      <w:lang w:val="en-GB" w:eastAsia="en-US"/>
    </w:rPr>
  </w:style>
  <w:style w:type="character" w:customStyle="1" w:styleId="B1Char">
    <w:name w:val="B1 Char"/>
    <w:link w:val="B1"/>
    <w:rsid w:val="001A2705"/>
    <w:rPr>
      <w:rFonts w:ascii="Times New Roman" w:hAnsi="Times New Roman"/>
      <w:lang w:val="en-GB" w:eastAsia="en-US"/>
    </w:rPr>
  </w:style>
  <w:style w:type="character" w:customStyle="1" w:styleId="B2Char">
    <w:name w:val="B2 Char"/>
    <w:link w:val="B2"/>
    <w:qFormat/>
    <w:rsid w:val="001A2705"/>
    <w:rPr>
      <w:rFonts w:ascii="Times New Roman" w:hAnsi="Times New Roman"/>
      <w:lang w:val="en-GB" w:eastAsia="en-US"/>
    </w:rPr>
  </w:style>
  <w:style w:type="character" w:customStyle="1" w:styleId="B3Char">
    <w:name w:val="B3 Char"/>
    <w:link w:val="B3"/>
    <w:rsid w:val="001A2705"/>
    <w:rPr>
      <w:rFonts w:ascii="Times New Roman" w:hAnsi="Times New Roman"/>
      <w:lang w:val="en-GB" w:eastAsia="en-US"/>
    </w:rPr>
  </w:style>
  <w:style w:type="character" w:customStyle="1" w:styleId="B5Char">
    <w:name w:val="B5 Char"/>
    <w:link w:val="B5"/>
    <w:rsid w:val="001A2705"/>
    <w:rPr>
      <w:rFonts w:ascii="Times New Roman" w:hAnsi="Times New Roman"/>
      <w:lang w:val="en-GB" w:eastAsia="en-US"/>
    </w:rPr>
  </w:style>
  <w:style w:type="paragraph" w:customStyle="1" w:styleId="B6">
    <w:name w:val="B6"/>
    <w:basedOn w:val="B5"/>
    <w:qFormat/>
    <w:rsid w:val="001A2705"/>
    <w:pPr>
      <w:overflowPunct w:val="0"/>
      <w:autoSpaceDE w:val="0"/>
      <w:autoSpaceDN w:val="0"/>
      <w:adjustRightInd w:val="0"/>
      <w:textAlignment w:val="baseline"/>
    </w:pPr>
    <w:rPr>
      <w:rFonts w:eastAsiaTheme="minorEastAsia"/>
      <w:lang w:eastAsia="ja-JP"/>
    </w:rPr>
  </w:style>
  <w:style w:type="character" w:customStyle="1" w:styleId="B4Char">
    <w:name w:val="B4 Char"/>
    <w:link w:val="B4"/>
    <w:rsid w:val="001A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74</TotalTime>
  <Pages>5</Pages>
  <Words>1929</Words>
  <Characters>10997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Haitao</cp:lastModifiedBy>
  <cp:revision>28</cp:revision>
  <cp:lastPrinted>1899-12-31T16:00:00Z</cp:lastPrinted>
  <dcterms:created xsi:type="dcterms:W3CDTF">2018-06-07T04:04:00Z</dcterms:created>
  <dcterms:modified xsi:type="dcterms:W3CDTF">2018-09-27T08:38:00Z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